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FB20B9" w14:textId="0362A58A" w:rsidR="004E6E0A" w:rsidRPr="00D27705" w:rsidRDefault="004E6E0A" w:rsidP="00D27705">
      <w:pPr>
        <w:jc w:val="center"/>
        <w:rPr>
          <w:b/>
          <w:sz w:val="32"/>
        </w:rPr>
      </w:pPr>
      <w:r w:rsidRPr="00D27705">
        <w:rPr>
          <w:b/>
          <w:sz w:val="32"/>
        </w:rPr>
        <w:t>Anlage 12</w:t>
      </w:r>
      <w:r w:rsidR="00E03DBD">
        <w:rPr>
          <w:b/>
          <w:sz w:val="32"/>
        </w:rPr>
        <w:t>0</w:t>
      </w:r>
      <w:r w:rsidRPr="00D27705">
        <w:rPr>
          <w:b/>
          <w:sz w:val="32"/>
        </w:rPr>
        <w:t xml:space="preserve"> „Informatorischer Abfragebogen“</w:t>
      </w:r>
    </w:p>
    <w:p w14:paraId="18231D65" w14:textId="5CE44067" w:rsidR="004E6E0A" w:rsidRPr="008407C1" w:rsidRDefault="004E6E0A" w:rsidP="00CA0710">
      <w:pPr>
        <w:ind w:left="2127" w:hanging="2127"/>
        <w:jc w:val="both"/>
      </w:pPr>
      <w:r w:rsidRPr="008407C1">
        <w:t xml:space="preserve">Vergabeverfahren: </w:t>
      </w:r>
      <w:r w:rsidR="000B183F" w:rsidRPr="008407C1">
        <w:tab/>
      </w:r>
      <w:r w:rsidR="00CA0710" w:rsidRPr="00D933A5">
        <w:t>Rahmenvertrag für Entwicklungs- und Betriebsleistungen zur Erstellung eines Systems zur Umsetzung der Verordnung (EU) 2019/1239 des europäischen Parlaments und des Rates</w:t>
      </w:r>
    </w:p>
    <w:p w14:paraId="162B6A69" w14:textId="5759C129" w:rsidR="004E6E0A" w:rsidRPr="008407C1" w:rsidRDefault="004E6E0A" w:rsidP="008407C1">
      <w:r w:rsidRPr="008F474A">
        <w:rPr>
          <w:rStyle w:val="Nrberschrift2ITZBundZchn"/>
          <w:b w:val="0"/>
          <w:color w:val="auto"/>
          <w:sz w:val="24"/>
          <w:szCs w:val="24"/>
        </w:rPr>
        <w:t>Aktenzeichen:</w:t>
      </w:r>
      <w:r w:rsidRPr="008F474A">
        <w:tab/>
      </w:r>
      <w:r w:rsidR="000B183F" w:rsidRPr="008F474A">
        <w:tab/>
      </w:r>
      <w:r w:rsidRPr="008F474A">
        <w:t>Z42-</w:t>
      </w:r>
      <w:r w:rsidR="008F474A" w:rsidRPr="008F474A">
        <w:t>2026-0011</w:t>
      </w:r>
    </w:p>
    <w:p w14:paraId="6C2D417B" w14:textId="50A5B49A" w:rsidR="00A84A69" w:rsidRDefault="00A84A69" w:rsidP="00A84A69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</w:pPr>
      <w:bookmarkStart w:id="0" w:name="_Hlk207632080"/>
      <w:r w:rsidRPr="00D20A3A">
        <w:t xml:space="preserve">Diese Anlage </w:t>
      </w:r>
      <w:bookmarkStart w:id="1" w:name="_Hlk207633007"/>
      <w:r w:rsidRPr="00D20A3A">
        <w:t xml:space="preserve">ist </w:t>
      </w:r>
      <w:bookmarkStart w:id="2" w:name="_Hlk207631513"/>
      <w:r w:rsidRPr="00D20A3A">
        <w:t xml:space="preserve">von dem Bieter </w:t>
      </w:r>
      <w:r>
        <w:t xml:space="preserve">/ (sofern relevant) </w:t>
      </w:r>
      <w:r w:rsidR="004546DC">
        <w:t>jedem</w:t>
      </w:r>
      <w:r>
        <w:t xml:space="preserve"> Mitglied der Bietergemeinschaft </w:t>
      </w:r>
      <w:bookmarkEnd w:id="2"/>
      <w:r w:rsidRPr="00D20A3A">
        <w:t>auszufüllen</w:t>
      </w:r>
      <w:bookmarkStart w:id="3" w:name="_Hlk207631658"/>
      <w:r w:rsidR="005C5E22">
        <w:t xml:space="preserve"> </w:t>
      </w:r>
      <w:r w:rsidR="00D6790E">
        <w:t xml:space="preserve">und </w:t>
      </w:r>
      <w:r w:rsidRPr="00D20A3A">
        <w:t>als Bestandteil des Angebots einzureichen.</w:t>
      </w:r>
      <w:bookmarkEnd w:id="3"/>
    </w:p>
    <w:bookmarkEnd w:id="0"/>
    <w:bookmarkEnd w:id="1"/>
    <w:p w14:paraId="387C103C" w14:textId="77777777" w:rsidR="009540FF" w:rsidRDefault="009540FF" w:rsidP="00932F7D">
      <w:pPr>
        <w:pStyle w:val="berschrift1"/>
      </w:pPr>
      <w:r>
        <w:t>Allgemeine Angaben</w:t>
      </w:r>
    </w:p>
    <w:p w14:paraId="0A87ADDC" w14:textId="240C197A" w:rsidR="004E6E0A" w:rsidRPr="00932F7D" w:rsidRDefault="004E6E0A" w:rsidP="00832A08">
      <w:pPr>
        <w:pStyle w:val="Listenabsatz"/>
        <w:numPr>
          <w:ilvl w:val="0"/>
          <w:numId w:val="13"/>
        </w:numPr>
        <w:ind w:left="567" w:hanging="567"/>
        <w:rPr>
          <w:b/>
        </w:rPr>
      </w:pPr>
      <w:r w:rsidRPr="00932F7D">
        <w:rPr>
          <w:b/>
        </w:rPr>
        <w:t>Offizielle Bezeichnung des Unternehmens</w:t>
      </w:r>
    </w:p>
    <w:sdt>
      <w:sdtPr>
        <w:rPr>
          <w:noProof/>
          <w:color w:val="005B66" w:themeColor="accent1" w:themeShade="BF"/>
        </w:rPr>
        <w:id w:val="-96257858"/>
        <w:placeholder>
          <w:docPart w:val="DefaultPlaceholder_-1854013440"/>
        </w:placeholder>
      </w:sdtPr>
      <w:sdtEndPr/>
      <w:sdtContent>
        <w:p w14:paraId="12257F28" w14:textId="77777777" w:rsidR="00B80229" w:rsidRPr="008407C1" w:rsidRDefault="00B80229" w:rsidP="00932F7D">
          <w:pPr>
            <w:ind w:left="567"/>
            <w:rPr>
              <w:noProof/>
              <w:color w:val="005B66" w:themeColor="accent1" w:themeShade="BF"/>
            </w:rPr>
          </w:pPr>
          <w:r w:rsidRPr="008407C1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8407C1">
            <w:rPr>
              <w:noProof/>
            </w:rPr>
            <w:instrText xml:space="preserve"> FORMTEXT </w:instrText>
          </w:r>
          <w:r w:rsidRPr="008407C1">
            <w:rPr>
              <w:noProof/>
            </w:rPr>
          </w:r>
          <w:r w:rsidRPr="008407C1">
            <w:rPr>
              <w:noProof/>
            </w:rPr>
            <w:fldChar w:fldCharType="separate"/>
          </w:r>
          <w:r w:rsidRPr="008407C1">
            <w:rPr>
              <w:noProof/>
            </w:rPr>
            <w:t>__________________________________________</w:t>
          </w:r>
          <w:r w:rsidRPr="008407C1">
            <w:rPr>
              <w:noProof/>
            </w:rPr>
            <w:fldChar w:fldCharType="end"/>
          </w:r>
        </w:p>
      </w:sdtContent>
    </w:sdt>
    <w:p w14:paraId="438BD7C8" w14:textId="3DA95419" w:rsidR="004E6E0A" w:rsidRPr="00932F7D" w:rsidRDefault="004E6E0A" w:rsidP="00832A08">
      <w:pPr>
        <w:pStyle w:val="Listenabsatz"/>
        <w:numPr>
          <w:ilvl w:val="0"/>
          <w:numId w:val="13"/>
        </w:numPr>
        <w:ind w:left="567" w:hanging="567"/>
        <w:contextualSpacing w:val="0"/>
        <w:rPr>
          <w:b/>
        </w:rPr>
      </w:pPr>
      <w:r w:rsidRPr="00932F7D">
        <w:rPr>
          <w:b/>
        </w:rPr>
        <w:t>Anschrift und Kontaktdaten des Unternehmens</w:t>
      </w:r>
    </w:p>
    <w:p w14:paraId="66E1DA9C" w14:textId="623402BB" w:rsidR="004E6E0A" w:rsidRPr="00932F7D" w:rsidRDefault="004E6E0A" w:rsidP="00932F7D">
      <w:pPr>
        <w:ind w:left="567"/>
        <w:rPr>
          <w:b/>
          <w:color w:val="007A89" w:themeColor="text2"/>
        </w:rPr>
      </w:pPr>
      <w:r w:rsidRPr="00932F7D">
        <w:rPr>
          <w:b/>
          <w:color w:val="007A89" w:themeColor="text2"/>
        </w:rPr>
        <w:t>Postanschrift</w:t>
      </w:r>
    </w:p>
    <w:sdt>
      <w:sdtPr>
        <w:rPr>
          <w:noProof/>
        </w:rPr>
        <w:id w:val="-845783299"/>
        <w:placeholder>
          <w:docPart w:val="0D74AA1F10C84119922A7F32DA7613D6"/>
        </w:placeholder>
      </w:sdtPr>
      <w:sdtEndPr/>
      <w:sdtContent>
        <w:p w14:paraId="364D8E03" w14:textId="77777777" w:rsidR="00932F7D" w:rsidRPr="00932F7D" w:rsidRDefault="00932F7D" w:rsidP="00932F7D">
          <w:pPr>
            <w:ind w:left="567"/>
            <w:rPr>
              <w:noProof/>
            </w:rPr>
          </w:pPr>
          <w:r w:rsidRPr="008407C1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8407C1">
            <w:rPr>
              <w:noProof/>
            </w:rPr>
            <w:instrText xml:space="preserve"> FORMTEXT </w:instrText>
          </w:r>
          <w:r w:rsidRPr="008407C1">
            <w:rPr>
              <w:noProof/>
            </w:rPr>
          </w:r>
          <w:r w:rsidRPr="008407C1">
            <w:rPr>
              <w:noProof/>
            </w:rPr>
            <w:fldChar w:fldCharType="separate"/>
          </w:r>
          <w:r w:rsidRPr="008407C1">
            <w:rPr>
              <w:noProof/>
            </w:rPr>
            <w:t>__________________________________________</w:t>
          </w:r>
          <w:r w:rsidRPr="008407C1">
            <w:rPr>
              <w:noProof/>
            </w:rPr>
            <w:fldChar w:fldCharType="end"/>
          </w:r>
        </w:p>
      </w:sdtContent>
    </w:sdt>
    <w:p w14:paraId="08FF8C25" w14:textId="4ED9A0FB" w:rsidR="004E6E0A" w:rsidRPr="00932F7D" w:rsidRDefault="004E6E0A" w:rsidP="00932F7D">
      <w:pPr>
        <w:ind w:left="567"/>
        <w:rPr>
          <w:b/>
          <w:color w:val="007A89" w:themeColor="text2"/>
        </w:rPr>
      </w:pPr>
      <w:r w:rsidRPr="00932F7D">
        <w:rPr>
          <w:b/>
          <w:color w:val="007A89" w:themeColor="text2"/>
        </w:rPr>
        <w:t>Postleitzahl und Ort</w:t>
      </w:r>
    </w:p>
    <w:sdt>
      <w:sdtPr>
        <w:rPr>
          <w:noProof/>
          <w:color w:val="005B66" w:themeColor="accent1" w:themeShade="BF"/>
        </w:rPr>
        <w:id w:val="-710958045"/>
        <w:placeholder>
          <w:docPart w:val="631A31A26D0E4F95BB29919384579C16"/>
        </w:placeholder>
      </w:sdtPr>
      <w:sdtEndPr/>
      <w:sdtContent>
        <w:p w14:paraId="120E7A3E" w14:textId="77777777" w:rsidR="00932F7D" w:rsidRPr="008407C1" w:rsidRDefault="00932F7D" w:rsidP="00932F7D">
          <w:pPr>
            <w:ind w:left="567"/>
            <w:rPr>
              <w:noProof/>
              <w:color w:val="005B66" w:themeColor="accent1" w:themeShade="BF"/>
            </w:rPr>
          </w:pPr>
          <w:r w:rsidRPr="008407C1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8407C1">
            <w:rPr>
              <w:noProof/>
            </w:rPr>
            <w:instrText xml:space="preserve"> FORMTEXT </w:instrText>
          </w:r>
          <w:r w:rsidRPr="008407C1">
            <w:rPr>
              <w:noProof/>
            </w:rPr>
          </w:r>
          <w:r w:rsidRPr="008407C1">
            <w:rPr>
              <w:noProof/>
            </w:rPr>
            <w:fldChar w:fldCharType="separate"/>
          </w:r>
          <w:r w:rsidRPr="008407C1">
            <w:rPr>
              <w:noProof/>
            </w:rPr>
            <w:t>__________________________________________</w:t>
          </w:r>
          <w:r w:rsidRPr="008407C1">
            <w:rPr>
              <w:noProof/>
            </w:rPr>
            <w:fldChar w:fldCharType="end"/>
          </w:r>
        </w:p>
      </w:sdtContent>
    </w:sdt>
    <w:p w14:paraId="566156E5" w14:textId="10A80CF8" w:rsidR="004E6E0A" w:rsidRPr="00932F7D" w:rsidRDefault="004E6E0A" w:rsidP="00932F7D">
      <w:pPr>
        <w:ind w:left="567"/>
        <w:rPr>
          <w:b/>
          <w:color w:val="007A89" w:themeColor="text2"/>
        </w:rPr>
      </w:pPr>
      <w:r w:rsidRPr="00932F7D">
        <w:rPr>
          <w:b/>
          <w:color w:val="007A89" w:themeColor="text2"/>
        </w:rPr>
        <w:t>Land des Sitzes des Unternehmens</w:t>
      </w:r>
    </w:p>
    <w:sdt>
      <w:sdtPr>
        <w:rPr>
          <w:noProof/>
          <w:color w:val="005B66" w:themeColor="accent1" w:themeShade="BF"/>
        </w:rPr>
        <w:id w:val="958455369"/>
        <w:placeholder>
          <w:docPart w:val="E73F107E4A1D4166884FE41221E313D7"/>
        </w:placeholder>
      </w:sdtPr>
      <w:sdtEndPr/>
      <w:sdtContent>
        <w:p w14:paraId="03277CEA" w14:textId="77777777" w:rsidR="00932F7D" w:rsidRPr="008407C1" w:rsidRDefault="00932F7D" w:rsidP="00932F7D">
          <w:pPr>
            <w:ind w:left="567"/>
            <w:rPr>
              <w:noProof/>
              <w:color w:val="005B66" w:themeColor="accent1" w:themeShade="BF"/>
            </w:rPr>
          </w:pPr>
          <w:r w:rsidRPr="008407C1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8407C1">
            <w:rPr>
              <w:noProof/>
            </w:rPr>
            <w:instrText xml:space="preserve"> FORMTEXT </w:instrText>
          </w:r>
          <w:r w:rsidRPr="008407C1">
            <w:rPr>
              <w:noProof/>
            </w:rPr>
          </w:r>
          <w:r w:rsidRPr="008407C1">
            <w:rPr>
              <w:noProof/>
            </w:rPr>
            <w:fldChar w:fldCharType="separate"/>
          </w:r>
          <w:r w:rsidRPr="008407C1">
            <w:rPr>
              <w:noProof/>
            </w:rPr>
            <w:t>__________________________________________</w:t>
          </w:r>
          <w:r w:rsidRPr="008407C1">
            <w:rPr>
              <w:noProof/>
            </w:rPr>
            <w:fldChar w:fldCharType="end"/>
          </w:r>
        </w:p>
      </w:sdtContent>
    </w:sdt>
    <w:p w14:paraId="56A230E0" w14:textId="7A78CA4A" w:rsidR="004E6E0A" w:rsidRPr="00932F7D" w:rsidRDefault="004E6E0A" w:rsidP="00932F7D">
      <w:pPr>
        <w:ind w:left="567"/>
        <w:rPr>
          <w:b/>
          <w:color w:val="007A89" w:themeColor="text2"/>
        </w:rPr>
      </w:pPr>
      <w:r w:rsidRPr="00932F7D">
        <w:rPr>
          <w:b/>
          <w:color w:val="007A89" w:themeColor="text2"/>
        </w:rPr>
        <w:t>Internetauftritt (URL) des Unternehmens</w:t>
      </w:r>
    </w:p>
    <w:sdt>
      <w:sdtPr>
        <w:rPr>
          <w:noProof/>
          <w:color w:val="005B66" w:themeColor="accent1" w:themeShade="BF"/>
        </w:rPr>
        <w:id w:val="292866364"/>
        <w:placeholder>
          <w:docPart w:val="447ED058AB61405F913B215CFF7AD66C"/>
        </w:placeholder>
      </w:sdtPr>
      <w:sdtEndPr/>
      <w:sdtContent>
        <w:p w14:paraId="3423D03E" w14:textId="77777777" w:rsidR="00932F7D" w:rsidRPr="008407C1" w:rsidRDefault="00932F7D" w:rsidP="00932F7D">
          <w:pPr>
            <w:ind w:left="567"/>
            <w:rPr>
              <w:noProof/>
              <w:color w:val="005B66" w:themeColor="accent1" w:themeShade="BF"/>
            </w:rPr>
          </w:pPr>
          <w:r w:rsidRPr="008407C1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8407C1">
            <w:rPr>
              <w:noProof/>
            </w:rPr>
            <w:instrText xml:space="preserve"> FORMTEXT </w:instrText>
          </w:r>
          <w:r w:rsidRPr="008407C1">
            <w:rPr>
              <w:noProof/>
            </w:rPr>
          </w:r>
          <w:r w:rsidRPr="008407C1">
            <w:rPr>
              <w:noProof/>
            </w:rPr>
            <w:fldChar w:fldCharType="separate"/>
          </w:r>
          <w:r w:rsidRPr="008407C1">
            <w:rPr>
              <w:noProof/>
            </w:rPr>
            <w:t>__________________________________________</w:t>
          </w:r>
          <w:r w:rsidRPr="008407C1">
            <w:rPr>
              <w:noProof/>
            </w:rPr>
            <w:fldChar w:fldCharType="end"/>
          </w:r>
        </w:p>
      </w:sdtContent>
    </w:sdt>
    <w:p w14:paraId="74533F5A" w14:textId="2AE8D167" w:rsidR="004E6E0A" w:rsidRPr="00932F7D" w:rsidRDefault="004E6E0A" w:rsidP="00932F7D">
      <w:pPr>
        <w:ind w:left="567"/>
        <w:rPr>
          <w:b/>
          <w:color w:val="007A89" w:themeColor="text2"/>
        </w:rPr>
      </w:pPr>
      <w:r w:rsidRPr="00932F7D">
        <w:rPr>
          <w:b/>
          <w:color w:val="007A89" w:themeColor="text2"/>
        </w:rPr>
        <w:t>E-Mail-Adresse des Unternehmens</w:t>
      </w:r>
    </w:p>
    <w:sdt>
      <w:sdtPr>
        <w:rPr>
          <w:noProof/>
          <w:color w:val="005B66" w:themeColor="accent1" w:themeShade="BF"/>
        </w:rPr>
        <w:id w:val="-1495801849"/>
        <w:placeholder>
          <w:docPart w:val="5002BA28DD78454BAB26A1627A1A4012"/>
        </w:placeholder>
      </w:sdtPr>
      <w:sdtEndPr/>
      <w:sdtContent>
        <w:p w14:paraId="739D61AC" w14:textId="77777777" w:rsidR="00932F7D" w:rsidRPr="008407C1" w:rsidRDefault="00932F7D" w:rsidP="00932F7D">
          <w:pPr>
            <w:ind w:left="567"/>
            <w:rPr>
              <w:noProof/>
              <w:color w:val="005B66" w:themeColor="accent1" w:themeShade="BF"/>
            </w:rPr>
          </w:pPr>
          <w:r w:rsidRPr="008407C1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8407C1">
            <w:rPr>
              <w:noProof/>
            </w:rPr>
            <w:instrText xml:space="preserve"> FORMTEXT </w:instrText>
          </w:r>
          <w:r w:rsidRPr="008407C1">
            <w:rPr>
              <w:noProof/>
            </w:rPr>
          </w:r>
          <w:r w:rsidRPr="008407C1">
            <w:rPr>
              <w:noProof/>
            </w:rPr>
            <w:fldChar w:fldCharType="separate"/>
          </w:r>
          <w:r w:rsidRPr="008407C1">
            <w:rPr>
              <w:noProof/>
            </w:rPr>
            <w:t>__________________________________________</w:t>
          </w:r>
          <w:r w:rsidRPr="008407C1">
            <w:rPr>
              <w:noProof/>
            </w:rPr>
            <w:fldChar w:fldCharType="end"/>
          </w:r>
        </w:p>
      </w:sdtContent>
    </w:sdt>
    <w:p w14:paraId="2E0A4CD2" w14:textId="4AA97C0D" w:rsidR="004E6E0A" w:rsidRPr="00932F7D" w:rsidRDefault="004E6E0A" w:rsidP="00932F7D">
      <w:pPr>
        <w:ind w:left="567"/>
        <w:rPr>
          <w:b/>
          <w:color w:val="007A89" w:themeColor="text2"/>
        </w:rPr>
      </w:pPr>
      <w:r w:rsidRPr="00932F7D">
        <w:rPr>
          <w:b/>
          <w:color w:val="007A89" w:themeColor="text2"/>
        </w:rPr>
        <w:t>Telefonnummer des Unternehmens</w:t>
      </w:r>
    </w:p>
    <w:sdt>
      <w:sdtPr>
        <w:rPr>
          <w:noProof/>
          <w:color w:val="005B66" w:themeColor="accent1" w:themeShade="BF"/>
        </w:rPr>
        <w:id w:val="1677999154"/>
        <w:placeholder>
          <w:docPart w:val="292143C250924B61814F2826F5697BDB"/>
        </w:placeholder>
      </w:sdtPr>
      <w:sdtEndPr/>
      <w:sdtContent>
        <w:p w14:paraId="4A547D6A" w14:textId="421AA9A2" w:rsidR="00932F7D" w:rsidRDefault="00932F7D" w:rsidP="00932F7D">
          <w:pPr>
            <w:ind w:left="567"/>
            <w:rPr>
              <w:noProof/>
              <w:color w:val="005B66" w:themeColor="accent1" w:themeShade="BF"/>
            </w:rPr>
          </w:pPr>
          <w:r w:rsidRPr="008407C1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8407C1">
            <w:rPr>
              <w:noProof/>
            </w:rPr>
            <w:instrText xml:space="preserve"> FORMTEXT </w:instrText>
          </w:r>
          <w:r w:rsidRPr="008407C1">
            <w:rPr>
              <w:noProof/>
            </w:rPr>
          </w:r>
          <w:r w:rsidRPr="008407C1">
            <w:rPr>
              <w:noProof/>
            </w:rPr>
            <w:fldChar w:fldCharType="separate"/>
          </w:r>
          <w:r w:rsidRPr="008407C1">
            <w:rPr>
              <w:noProof/>
            </w:rPr>
            <w:t>__________________________________________</w:t>
          </w:r>
          <w:r w:rsidRPr="008407C1">
            <w:rPr>
              <w:noProof/>
            </w:rPr>
            <w:fldChar w:fldCharType="end"/>
          </w:r>
        </w:p>
      </w:sdtContent>
    </w:sdt>
    <w:p w14:paraId="13EA9115" w14:textId="49550481" w:rsidR="00D6790E" w:rsidRDefault="00D6790E" w:rsidP="00932F7D">
      <w:pPr>
        <w:ind w:left="567"/>
        <w:rPr>
          <w:noProof/>
          <w:color w:val="005B66" w:themeColor="accent1" w:themeShade="BF"/>
        </w:rPr>
      </w:pPr>
    </w:p>
    <w:p w14:paraId="5D9AA39A" w14:textId="77777777" w:rsidR="00927232" w:rsidRPr="008407C1" w:rsidRDefault="00927232" w:rsidP="00932F7D">
      <w:pPr>
        <w:ind w:left="567"/>
        <w:rPr>
          <w:noProof/>
          <w:color w:val="005B66" w:themeColor="accent1" w:themeShade="BF"/>
        </w:rPr>
      </w:pPr>
    </w:p>
    <w:p w14:paraId="003BF42D" w14:textId="55F23DCE" w:rsidR="00624709" w:rsidRPr="00932F7D" w:rsidRDefault="00624709" w:rsidP="00832A08">
      <w:pPr>
        <w:pStyle w:val="Listenabsatz"/>
        <w:numPr>
          <w:ilvl w:val="0"/>
          <w:numId w:val="13"/>
        </w:numPr>
        <w:ind w:left="567" w:hanging="567"/>
        <w:contextualSpacing w:val="0"/>
        <w:rPr>
          <w:b/>
        </w:rPr>
      </w:pPr>
      <w:r w:rsidRPr="00932F7D">
        <w:rPr>
          <w:b/>
        </w:rPr>
        <w:t>Handelsregisternummer des Unternehmens</w:t>
      </w:r>
    </w:p>
    <w:sdt>
      <w:sdtPr>
        <w:rPr>
          <w:noProof/>
          <w:color w:val="005B66" w:themeColor="accent1" w:themeShade="BF"/>
        </w:rPr>
        <w:id w:val="-126009457"/>
        <w:placeholder>
          <w:docPart w:val="7F1482CCA3ED47FB87DAF3FEF1EA95BA"/>
        </w:placeholder>
      </w:sdtPr>
      <w:sdtEndPr/>
      <w:sdtContent>
        <w:p w14:paraId="4C7AC656" w14:textId="77777777" w:rsidR="00932F7D" w:rsidRPr="008407C1" w:rsidRDefault="00932F7D" w:rsidP="00932F7D">
          <w:pPr>
            <w:ind w:left="567"/>
            <w:rPr>
              <w:noProof/>
              <w:color w:val="005B66" w:themeColor="accent1" w:themeShade="BF"/>
            </w:rPr>
          </w:pPr>
          <w:r w:rsidRPr="008407C1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8407C1">
            <w:rPr>
              <w:noProof/>
            </w:rPr>
            <w:instrText xml:space="preserve"> FORMTEXT </w:instrText>
          </w:r>
          <w:r w:rsidRPr="008407C1">
            <w:rPr>
              <w:noProof/>
            </w:rPr>
          </w:r>
          <w:r w:rsidRPr="008407C1">
            <w:rPr>
              <w:noProof/>
            </w:rPr>
            <w:fldChar w:fldCharType="separate"/>
          </w:r>
          <w:r w:rsidRPr="008407C1">
            <w:rPr>
              <w:noProof/>
            </w:rPr>
            <w:t>__________________________________________</w:t>
          </w:r>
          <w:r w:rsidRPr="008407C1">
            <w:rPr>
              <w:noProof/>
            </w:rPr>
            <w:fldChar w:fldCharType="end"/>
          </w:r>
        </w:p>
      </w:sdtContent>
    </w:sdt>
    <w:p w14:paraId="11F626E5" w14:textId="40D08D80" w:rsidR="00927232" w:rsidRDefault="00927232" w:rsidP="00832A08">
      <w:pPr>
        <w:pStyle w:val="Listenabsatz"/>
        <w:numPr>
          <w:ilvl w:val="0"/>
          <w:numId w:val="13"/>
        </w:numPr>
        <w:ind w:left="567" w:hanging="567"/>
        <w:contextualSpacing w:val="0"/>
        <w:rPr>
          <w:b/>
        </w:rPr>
      </w:pPr>
      <w:r>
        <w:rPr>
          <w:b/>
        </w:rPr>
        <w:t>Registergericht</w:t>
      </w:r>
    </w:p>
    <w:sdt>
      <w:sdtPr>
        <w:rPr>
          <w:noProof/>
          <w:color w:val="005B66" w:themeColor="accent1" w:themeShade="BF"/>
        </w:rPr>
        <w:id w:val="45889040"/>
        <w:placeholder>
          <w:docPart w:val="E863FFF155FA42B796AEA428D01F904C"/>
        </w:placeholder>
      </w:sdtPr>
      <w:sdtEndPr/>
      <w:sdtContent>
        <w:p w14:paraId="3026FACD" w14:textId="77777777" w:rsidR="00927232" w:rsidRPr="008407C1" w:rsidRDefault="00927232" w:rsidP="00927232">
          <w:pPr>
            <w:ind w:left="567"/>
            <w:rPr>
              <w:noProof/>
              <w:color w:val="005B66" w:themeColor="accent1" w:themeShade="BF"/>
            </w:rPr>
          </w:pPr>
          <w:r w:rsidRPr="008407C1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8407C1">
            <w:rPr>
              <w:noProof/>
            </w:rPr>
            <w:instrText xml:space="preserve"> FORMTEXT </w:instrText>
          </w:r>
          <w:r w:rsidRPr="008407C1">
            <w:rPr>
              <w:noProof/>
            </w:rPr>
          </w:r>
          <w:r w:rsidRPr="008407C1">
            <w:rPr>
              <w:noProof/>
            </w:rPr>
            <w:fldChar w:fldCharType="separate"/>
          </w:r>
          <w:r w:rsidRPr="008407C1">
            <w:rPr>
              <w:noProof/>
            </w:rPr>
            <w:t>__________________________________________</w:t>
          </w:r>
          <w:r w:rsidRPr="008407C1">
            <w:rPr>
              <w:noProof/>
            </w:rPr>
            <w:fldChar w:fldCharType="end"/>
          </w:r>
        </w:p>
      </w:sdtContent>
    </w:sdt>
    <w:p w14:paraId="524770AE" w14:textId="02A335EA" w:rsidR="00624709" w:rsidRPr="00932F7D" w:rsidRDefault="00624709" w:rsidP="00927232">
      <w:pPr>
        <w:pStyle w:val="Listenabsatz"/>
        <w:numPr>
          <w:ilvl w:val="0"/>
          <w:numId w:val="13"/>
        </w:numPr>
        <w:ind w:left="567" w:hanging="567"/>
        <w:contextualSpacing w:val="0"/>
        <w:rPr>
          <w:b/>
        </w:rPr>
      </w:pPr>
      <w:r w:rsidRPr="00932F7D">
        <w:rPr>
          <w:b/>
        </w:rPr>
        <w:t>Umsatzsteuer-Identifikationsnummer des Unternehmens</w:t>
      </w:r>
    </w:p>
    <w:sdt>
      <w:sdtPr>
        <w:rPr>
          <w:noProof/>
          <w:color w:val="005B66" w:themeColor="accent1" w:themeShade="BF"/>
        </w:rPr>
        <w:id w:val="605630929"/>
        <w:placeholder>
          <w:docPart w:val="8D6C500F4E6B4B149FEE4D5811B08039"/>
        </w:placeholder>
      </w:sdtPr>
      <w:sdtEndPr/>
      <w:sdtContent>
        <w:p w14:paraId="3226DE1D" w14:textId="77777777" w:rsidR="00932F7D" w:rsidRPr="008407C1" w:rsidRDefault="00932F7D" w:rsidP="00932F7D">
          <w:pPr>
            <w:ind w:left="567"/>
            <w:rPr>
              <w:noProof/>
              <w:color w:val="005B66" w:themeColor="accent1" w:themeShade="BF"/>
            </w:rPr>
          </w:pPr>
          <w:r w:rsidRPr="008407C1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8407C1">
            <w:rPr>
              <w:noProof/>
            </w:rPr>
            <w:instrText xml:space="preserve"> FORMTEXT </w:instrText>
          </w:r>
          <w:r w:rsidRPr="008407C1">
            <w:rPr>
              <w:noProof/>
            </w:rPr>
          </w:r>
          <w:r w:rsidRPr="008407C1">
            <w:rPr>
              <w:noProof/>
            </w:rPr>
            <w:fldChar w:fldCharType="separate"/>
          </w:r>
          <w:r w:rsidRPr="008407C1">
            <w:rPr>
              <w:noProof/>
            </w:rPr>
            <w:t>__________________________________________</w:t>
          </w:r>
          <w:r w:rsidRPr="008407C1">
            <w:rPr>
              <w:noProof/>
            </w:rPr>
            <w:fldChar w:fldCharType="end"/>
          </w:r>
        </w:p>
      </w:sdtContent>
    </w:sdt>
    <w:p w14:paraId="262740F5" w14:textId="7AFA2EDA" w:rsidR="00624709" w:rsidRPr="00932F7D" w:rsidRDefault="00624709" w:rsidP="00832A08">
      <w:pPr>
        <w:pStyle w:val="Listenabsatz"/>
        <w:numPr>
          <w:ilvl w:val="0"/>
          <w:numId w:val="13"/>
        </w:numPr>
        <w:ind w:left="567" w:hanging="567"/>
        <w:contextualSpacing w:val="0"/>
        <w:rPr>
          <w:b/>
        </w:rPr>
      </w:pPr>
      <w:r w:rsidRPr="00932F7D">
        <w:rPr>
          <w:b/>
        </w:rPr>
        <w:t>Größe des Unternehmens</w:t>
      </w:r>
    </w:p>
    <w:p w14:paraId="4AF3C24E" w14:textId="77777777" w:rsidR="00624709" w:rsidRDefault="00624709" w:rsidP="00932F7D">
      <w:pPr>
        <w:ind w:left="567"/>
      </w:pPr>
      <w:r>
        <w:t xml:space="preserve">Unser Unternehmen ist ein (im Sinne der Empfehlung 2003/361/EG (Anlage 103): </w:t>
      </w:r>
    </w:p>
    <w:p w14:paraId="0472193C" w14:textId="77777777" w:rsidR="00624709" w:rsidRDefault="000414BB" w:rsidP="00932F7D">
      <w:pPr>
        <w:tabs>
          <w:tab w:val="left" w:pos="1134"/>
        </w:tabs>
        <w:ind w:left="567"/>
      </w:pPr>
      <w:sdt>
        <w:sdtPr>
          <w:id w:val="-93088888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96148">
            <w:rPr>
              <w:rFonts w:ascii="MS Gothic" w:eastAsia="MS Gothic" w:hAnsi="MS Gothic" w:hint="eastAsia"/>
            </w:rPr>
            <w:t>☐</w:t>
          </w:r>
        </w:sdtContent>
      </w:sdt>
      <w:r w:rsidR="00A96148">
        <w:tab/>
      </w:r>
      <w:r w:rsidR="00624709">
        <w:t>Kleinstunternehmen</w:t>
      </w:r>
    </w:p>
    <w:p w14:paraId="283EBFAE" w14:textId="77777777" w:rsidR="00624709" w:rsidRDefault="000414BB" w:rsidP="00932F7D">
      <w:pPr>
        <w:tabs>
          <w:tab w:val="left" w:pos="1134"/>
        </w:tabs>
        <w:ind w:left="567"/>
      </w:pPr>
      <w:sdt>
        <w:sdtPr>
          <w:id w:val="160522526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96148">
            <w:rPr>
              <w:rFonts w:ascii="MS Gothic" w:eastAsia="MS Gothic" w:hAnsi="MS Gothic" w:hint="eastAsia"/>
            </w:rPr>
            <w:t>☐</w:t>
          </w:r>
        </w:sdtContent>
      </w:sdt>
      <w:r w:rsidR="00A96148">
        <w:tab/>
      </w:r>
      <w:r w:rsidR="00624709">
        <w:t>Kleines Unternehmen</w:t>
      </w:r>
    </w:p>
    <w:p w14:paraId="0A4C487C" w14:textId="77777777" w:rsidR="00624709" w:rsidRDefault="000414BB" w:rsidP="00932F7D">
      <w:pPr>
        <w:tabs>
          <w:tab w:val="left" w:pos="1134"/>
        </w:tabs>
        <w:ind w:left="567"/>
      </w:pPr>
      <w:sdt>
        <w:sdtPr>
          <w:id w:val="-81116891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96148" w:rsidRPr="00932F7D">
            <w:rPr>
              <w:rFonts w:ascii="Segoe UI Symbol" w:hAnsi="Segoe UI Symbol" w:cs="Segoe UI Symbol"/>
            </w:rPr>
            <w:t>☐</w:t>
          </w:r>
        </w:sdtContent>
      </w:sdt>
      <w:r w:rsidR="00A96148">
        <w:tab/>
      </w:r>
      <w:r w:rsidR="00624709">
        <w:t>Mittleres Unternehmen</w:t>
      </w:r>
    </w:p>
    <w:p w14:paraId="2B858175" w14:textId="77777777" w:rsidR="00624709" w:rsidRDefault="000414BB" w:rsidP="00932F7D">
      <w:pPr>
        <w:tabs>
          <w:tab w:val="left" w:pos="1134"/>
        </w:tabs>
        <w:ind w:left="567"/>
      </w:pPr>
      <w:sdt>
        <w:sdtPr>
          <w:id w:val="-86875940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96148" w:rsidRPr="00932F7D">
            <w:rPr>
              <w:rFonts w:ascii="Segoe UI Symbol" w:hAnsi="Segoe UI Symbol" w:cs="Segoe UI Symbol"/>
            </w:rPr>
            <w:t>☐</w:t>
          </w:r>
        </w:sdtContent>
      </w:sdt>
      <w:r w:rsidR="00A96148">
        <w:tab/>
      </w:r>
      <w:r w:rsidR="00624709">
        <w:t>Großunternehmen</w:t>
      </w:r>
    </w:p>
    <w:p w14:paraId="3BC43920" w14:textId="07C217BD" w:rsidR="00624709" w:rsidRPr="00932F7D" w:rsidRDefault="00624709" w:rsidP="00832A08">
      <w:pPr>
        <w:pStyle w:val="Listenabsatz"/>
        <w:numPr>
          <w:ilvl w:val="0"/>
          <w:numId w:val="13"/>
        </w:numPr>
        <w:ind w:left="567" w:hanging="567"/>
        <w:contextualSpacing w:val="0"/>
        <w:rPr>
          <w:b/>
        </w:rPr>
      </w:pPr>
      <w:r w:rsidRPr="00932F7D">
        <w:rPr>
          <w:b/>
        </w:rPr>
        <w:t>Börsennotierung</w:t>
      </w:r>
    </w:p>
    <w:p w14:paraId="71D04F5F" w14:textId="77777777" w:rsidR="00624709" w:rsidRDefault="00624709" w:rsidP="00932F7D">
      <w:pPr>
        <w:ind w:left="567"/>
      </w:pPr>
      <w:r>
        <w:t>Unser Unternehmen ist börsennotiert:</w:t>
      </w:r>
    </w:p>
    <w:p w14:paraId="52EDF534" w14:textId="77777777" w:rsidR="00932F7D" w:rsidRDefault="000414BB" w:rsidP="00932F7D">
      <w:pPr>
        <w:tabs>
          <w:tab w:val="left" w:pos="1134"/>
        </w:tabs>
        <w:ind w:left="567"/>
      </w:pPr>
      <w:sdt>
        <w:sdtPr>
          <w:id w:val="-48509927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32F7D" w:rsidRPr="00932F7D">
            <w:rPr>
              <w:rFonts w:ascii="Segoe UI Symbol" w:hAnsi="Segoe UI Symbol" w:cs="Segoe UI Symbol"/>
            </w:rPr>
            <w:t>☐</w:t>
          </w:r>
        </w:sdtContent>
      </w:sdt>
      <w:r w:rsidR="00932F7D">
        <w:tab/>
        <w:t>Ja</w:t>
      </w:r>
    </w:p>
    <w:p w14:paraId="164937A4" w14:textId="22F9B132" w:rsidR="00624709" w:rsidRDefault="000414BB" w:rsidP="00932F7D">
      <w:pPr>
        <w:tabs>
          <w:tab w:val="left" w:pos="1134"/>
        </w:tabs>
        <w:ind w:left="567"/>
      </w:pPr>
      <w:sdt>
        <w:sdtPr>
          <w:id w:val="46617160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32F7D" w:rsidRPr="00932F7D">
            <w:rPr>
              <w:rFonts w:ascii="Segoe UI Symbol" w:hAnsi="Segoe UI Symbol" w:cs="Segoe UI Symbol"/>
            </w:rPr>
            <w:t>☐</w:t>
          </w:r>
        </w:sdtContent>
      </w:sdt>
      <w:r w:rsidR="00932F7D">
        <w:tab/>
        <w:t>Nein</w:t>
      </w:r>
    </w:p>
    <w:p w14:paraId="11E859A9" w14:textId="6F45EB3E" w:rsidR="00624709" w:rsidRPr="00932F7D" w:rsidRDefault="00624709" w:rsidP="00832A08">
      <w:pPr>
        <w:pStyle w:val="Listenabsatz"/>
        <w:numPr>
          <w:ilvl w:val="0"/>
          <w:numId w:val="13"/>
        </w:numPr>
        <w:ind w:left="567" w:hanging="567"/>
        <w:contextualSpacing w:val="0"/>
        <w:rPr>
          <w:b/>
        </w:rPr>
      </w:pPr>
      <w:r w:rsidRPr="00932F7D">
        <w:rPr>
          <w:b/>
        </w:rPr>
        <w:t>NUTS-Code</w:t>
      </w:r>
    </w:p>
    <w:p w14:paraId="19C45C06" w14:textId="77777777" w:rsidR="00624709" w:rsidRDefault="00624709" w:rsidP="00932F7D">
      <w:pPr>
        <w:ind w:left="567"/>
      </w:pPr>
      <w:r>
        <w:t>Der Sitz unseres Unternehmens entspricht folgendem NUTS Code (NUTS = Nomenclature des unités territoriales statistiques</w:t>
      </w:r>
      <w:r w:rsidR="003346C1">
        <w:t xml:space="preserve">. </w:t>
      </w:r>
      <w:r>
        <w:t xml:space="preserve">Link zur Suchmaschine: </w:t>
      </w:r>
      <w:hyperlink r:id="rId12" w:anchor="/" w:history="1">
        <w:r w:rsidR="003346C1" w:rsidRPr="00D45BD0">
          <w:rPr>
            <w:rStyle w:val="Hyperlink"/>
          </w:rPr>
          <w:t>https://www.nutscode.de/#/</w:t>
        </w:r>
      </w:hyperlink>
      <w:r>
        <w:t>):</w:t>
      </w:r>
    </w:p>
    <w:sdt>
      <w:sdtPr>
        <w:rPr>
          <w:noProof/>
        </w:rPr>
        <w:id w:val="1531996951"/>
        <w:placeholder>
          <w:docPart w:val="73C77BBDB06943E49CF3C49905656669"/>
        </w:placeholder>
      </w:sdtPr>
      <w:sdtEndPr/>
      <w:sdtContent>
        <w:p w14:paraId="56E19FEF" w14:textId="77777777" w:rsidR="00932F7D" w:rsidRPr="00932F7D" w:rsidRDefault="00932F7D" w:rsidP="00932F7D">
          <w:pPr>
            <w:ind w:left="567"/>
            <w:rPr>
              <w:noProof/>
            </w:rPr>
          </w:pPr>
          <w:r w:rsidRPr="00932F7D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932F7D">
            <w:rPr>
              <w:noProof/>
            </w:rPr>
            <w:instrText xml:space="preserve"> FORMTEXT </w:instrText>
          </w:r>
          <w:r w:rsidRPr="00932F7D">
            <w:rPr>
              <w:noProof/>
            </w:rPr>
          </w:r>
          <w:r w:rsidRPr="00932F7D">
            <w:rPr>
              <w:noProof/>
            </w:rPr>
            <w:fldChar w:fldCharType="separate"/>
          </w:r>
          <w:r w:rsidRPr="00932F7D">
            <w:rPr>
              <w:noProof/>
            </w:rPr>
            <w:t>__________________________________________</w:t>
          </w:r>
          <w:r w:rsidRPr="00932F7D">
            <w:rPr>
              <w:noProof/>
            </w:rPr>
            <w:fldChar w:fldCharType="end"/>
          </w:r>
        </w:p>
      </w:sdtContent>
    </w:sdt>
    <w:p w14:paraId="4BC225BF" w14:textId="3E0A673D" w:rsidR="00624709" w:rsidRPr="00CD4BDA" w:rsidRDefault="00932F7D" w:rsidP="00932F7D">
      <w:pPr>
        <w:rPr>
          <w:highlight w:val="yellow"/>
        </w:rPr>
      </w:pPr>
      <w:r>
        <w:rPr>
          <w:highlight w:val="yellow"/>
        </w:rPr>
        <w:t xml:space="preserve"> </w:t>
      </w:r>
      <w:r w:rsidR="00CD4BDA">
        <w:rPr>
          <w:highlight w:val="yellow"/>
        </w:rPr>
        <w:br w:type="page"/>
      </w:r>
    </w:p>
    <w:p w14:paraId="722EDF5C" w14:textId="240E6F2A" w:rsidR="00624709" w:rsidRDefault="00230F8D" w:rsidP="00932F7D">
      <w:pPr>
        <w:pStyle w:val="berschrift1"/>
      </w:pPr>
      <w:r>
        <w:lastRenderedPageBreak/>
        <w:t xml:space="preserve">Angaben zum Vertrag </w:t>
      </w:r>
      <w:r w:rsidR="001D03F5">
        <w:br/>
      </w:r>
      <w:r w:rsidR="00197482" w:rsidRPr="001D03F5">
        <w:rPr>
          <w:b w:val="0"/>
          <w:sz w:val="24"/>
        </w:rPr>
        <w:t xml:space="preserve">nur vom Bieter / </w:t>
      </w:r>
      <w:r w:rsidR="001D03F5" w:rsidRPr="001D03F5">
        <w:rPr>
          <w:b w:val="0"/>
          <w:sz w:val="24"/>
        </w:rPr>
        <w:t>vertretungsberechtigte Mitglied der Bietergemeinschaft auszufüllen</w:t>
      </w:r>
    </w:p>
    <w:p w14:paraId="0B3BB77F" w14:textId="790E514B" w:rsidR="00230F8D" w:rsidRPr="00932F7D" w:rsidRDefault="00230F8D" w:rsidP="00832A08">
      <w:pPr>
        <w:pStyle w:val="Listenabsatz"/>
        <w:numPr>
          <w:ilvl w:val="0"/>
          <w:numId w:val="14"/>
        </w:numPr>
        <w:ind w:left="567" w:hanging="567"/>
        <w:contextualSpacing w:val="0"/>
        <w:rPr>
          <w:b/>
        </w:rPr>
      </w:pPr>
      <w:r w:rsidRPr="00932F7D">
        <w:rPr>
          <w:b/>
        </w:rPr>
        <w:t>Angaben zum Vertrag</w:t>
      </w:r>
    </w:p>
    <w:p w14:paraId="0CFB4C58" w14:textId="138F4A4D" w:rsidR="00230F8D" w:rsidRPr="00832A08" w:rsidRDefault="00D6790E" w:rsidP="00832A08">
      <w:pPr>
        <w:ind w:left="567"/>
      </w:pPr>
      <w:r>
        <w:t>Wird der</w:t>
      </w:r>
      <w:r w:rsidR="00230F8D" w:rsidRPr="00832A08">
        <w:t xml:space="preserve"> Zuschlag zur Leistungserbringung </w:t>
      </w:r>
      <w:r>
        <w:t>erteilt</w:t>
      </w:r>
      <w:r w:rsidR="00230F8D" w:rsidRPr="00832A08">
        <w:t>, sollen folgende Angaben in den Vertrag aufgenommen werden</w:t>
      </w:r>
      <w:r w:rsidR="006F4612" w:rsidRPr="00832A08">
        <w:t xml:space="preserve">: </w:t>
      </w:r>
    </w:p>
    <w:p w14:paraId="4C78B302" w14:textId="77777777" w:rsidR="00832A08" w:rsidRDefault="00230F8D" w:rsidP="00832A08">
      <w:pPr>
        <w:ind w:left="567"/>
        <w:rPr>
          <w:b/>
          <w:color w:val="007A89" w:themeColor="text2"/>
        </w:rPr>
      </w:pPr>
      <w:r w:rsidRPr="00832A08">
        <w:rPr>
          <w:b/>
          <w:color w:val="007A89" w:themeColor="text2"/>
        </w:rPr>
        <w:t>Vertragsnummer des Auftragnehmers (falls gewünscht):</w:t>
      </w:r>
    </w:p>
    <w:p w14:paraId="78675730" w14:textId="4D78210D" w:rsidR="00832A08" w:rsidRPr="00932F7D" w:rsidRDefault="000414BB" w:rsidP="00832A08">
      <w:pPr>
        <w:ind w:left="567"/>
        <w:rPr>
          <w:noProof/>
        </w:rPr>
      </w:pPr>
      <w:sdt>
        <w:sdtPr>
          <w:rPr>
            <w:noProof/>
          </w:rPr>
          <w:id w:val="667672070"/>
          <w:placeholder>
            <w:docPart w:val="EB908323F0034C4480F839220D5A85B0"/>
          </w:placeholder>
        </w:sdtPr>
        <w:sdtEndPr/>
        <w:sdtContent>
          <w:r w:rsidR="00832A08" w:rsidRPr="00932F7D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="00832A08" w:rsidRPr="00932F7D">
            <w:rPr>
              <w:noProof/>
            </w:rPr>
            <w:instrText xml:space="preserve"> FORMTEXT </w:instrText>
          </w:r>
          <w:r w:rsidR="00832A08" w:rsidRPr="00932F7D">
            <w:rPr>
              <w:noProof/>
            </w:rPr>
          </w:r>
          <w:r w:rsidR="00832A08" w:rsidRPr="00932F7D">
            <w:rPr>
              <w:noProof/>
            </w:rPr>
            <w:fldChar w:fldCharType="separate"/>
          </w:r>
          <w:r w:rsidR="00832A08" w:rsidRPr="00932F7D">
            <w:rPr>
              <w:noProof/>
            </w:rPr>
            <w:t>__________________________________________</w:t>
          </w:r>
          <w:r w:rsidR="00832A08" w:rsidRPr="00932F7D">
            <w:rPr>
              <w:noProof/>
            </w:rPr>
            <w:fldChar w:fldCharType="end"/>
          </w:r>
        </w:sdtContent>
      </w:sdt>
    </w:p>
    <w:p w14:paraId="3A4B4B70" w14:textId="65ECFADE" w:rsidR="00230F8D" w:rsidRPr="00832A08" w:rsidRDefault="00230F8D" w:rsidP="00832A08">
      <w:pPr>
        <w:ind w:left="567"/>
        <w:rPr>
          <w:b/>
          <w:color w:val="007A89" w:themeColor="text2"/>
        </w:rPr>
      </w:pPr>
      <w:r w:rsidRPr="00832A08">
        <w:rPr>
          <w:b/>
          <w:color w:val="007A89" w:themeColor="text2"/>
        </w:rPr>
        <w:t xml:space="preserve">Verantwortliche Ansprechpartner VERTRAGLICH: </w:t>
      </w:r>
    </w:p>
    <w:p w14:paraId="7599CF77" w14:textId="0C446A51" w:rsidR="00230F8D" w:rsidRPr="00832A08" w:rsidRDefault="00230F8D" w:rsidP="00832A08">
      <w:pPr>
        <w:tabs>
          <w:tab w:val="left" w:pos="2552"/>
        </w:tabs>
        <w:ind w:left="567"/>
      </w:pPr>
      <w:r w:rsidRPr="00832A08">
        <w:t xml:space="preserve">Name: </w:t>
      </w:r>
      <w:r w:rsidRPr="00832A08">
        <w:tab/>
      </w:r>
      <w:sdt>
        <w:sdtPr>
          <w:rPr>
            <w:noProof/>
          </w:rPr>
          <w:id w:val="-1976430540"/>
          <w:placeholder>
            <w:docPart w:val="A07EB53C945B4B6D909DBF0636FAD706"/>
          </w:placeholder>
        </w:sdtPr>
        <w:sdtEndPr/>
        <w:sdtContent>
          <w:r w:rsidR="00832A08" w:rsidRPr="00932F7D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="00832A08" w:rsidRPr="00932F7D">
            <w:rPr>
              <w:noProof/>
            </w:rPr>
            <w:instrText xml:space="preserve"> FORMTEXT </w:instrText>
          </w:r>
          <w:r w:rsidR="00832A08" w:rsidRPr="00932F7D">
            <w:rPr>
              <w:noProof/>
            </w:rPr>
          </w:r>
          <w:r w:rsidR="00832A08" w:rsidRPr="00932F7D">
            <w:rPr>
              <w:noProof/>
            </w:rPr>
            <w:fldChar w:fldCharType="separate"/>
          </w:r>
          <w:r w:rsidR="00832A08" w:rsidRPr="00932F7D">
            <w:rPr>
              <w:noProof/>
            </w:rPr>
            <w:t>__________________________________________</w:t>
          </w:r>
          <w:r w:rsidR="00832A08" w:rsidRPr="00932F7D">
            <w:rPr>
              <w:noProof/>
            </w:rPr>
            <w:fldChar w:fldCharType="end"/>
          </w:r>
        </w:sdtContent>
      </w:sdt>
    </w:p>
    <w:p w14:paraId="28B908E2" w14:textId="5104CC4A" w:rsidR="00230F8D" w:rsidRDefault="00230F8D" w:rsidP="00832A08">
      <w:pPr>
        <w:tabs>
          <w:tab w:val="left" w:pos="2552"/>
        </w:tabs>
        <w:ind w:left="567"/>
      </w:pPr>
      <w:r>
        <w:t xml:space="preserve">Telefonnummer: </w:t>
      </w:r>
      <w:r>
        <w:tab/>
      </w:r>
      <w:sdt>
        <w:sdtPr>
          <w:rPr>
            <w:noProof/>
          </w:rPr>
          <w:id w:val="793186721"/>
          <w:placeholder>
            <w:docPart w:val="33C10372D5184D33AD186CEC4C173C53"/>
          </w:placeholder>
        </w:sdtPr>
        <w:sdtEndPr/>
        <w:sdtContent>
          <w:r w:rsidR="00832A08" w:rsidRPr="00932F7D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="00832A08" w:rsidRPr="00932F7D">
            <w:rPr>
              <w:noProof/>
            </w:rPr>
            <w:instrText xml:space="preserve"> FORMTEXT </w:instrText>
          </w:r>
          <w:r w:rsidR="00832A08" w:rsidRPr="00932F7D">
            <w:rPr>
              <w:noProof/>
            </w:rPr>
          </w:r>
          <w:r w:rsidR="00832A08" w:rsidRPr="00932F7D">
            <w:rPr>
              <w:noProof/>
            </w:rPr>
            <w:fldChar w:fldCharType="separate"/>
          </w:r>
          <w:r w:rsidR="00832A08" w:rsidRPr="00932F7D">
            <w:rPr>
              <w:noProof/>
            </w:rPr>
            <w:t>__________________________________________</w:t>
          </w:r>
          <w:r w:rsidR="00832A08" w:rsidRPr="00932F7D">
            <w:rPr>
              <w:noProof/>
            </w:rPr>
            <w:fldChar w:fldCharType="end"/>
          </w:r>
        </w:sdtContent>
      </w:sdt>
    </w:p>
    <w:p w14:paraId="5D969B4B" w14:textId="39FA4D65" w:rsidR="00230F8D" w:rsidRDefault="00230F8D" w:rsidP="00832A08">
      <w:pPr>
        <w:tabs>
          <w:tab w:val="left" w:pos="2552"/>
        </w:tabs>
        <w:ind w:left="567"/>
      </w:pPr>
      <w:r>
        <w:t xml:space="preserve">E-Mailadresse: </w:t>
      </w:r>
      <w:r>
        <w:tab/>
      </w:r>
      <w:sdt>
        <w:sdtPr>
          <w:rPr>
            <w:noProof/>
          </w:rPr>
          <w:id w:val="-1377702103"/>
          <w:placeholder>
            <w:docPart w:val="7DAFC5B89C0F46A992C93EC78864056D"/>
          </w:placeholder>
        </w:sdtPr>
        <w:sdtEndPr/>
        <w:sdtContent>
          <w:r w:rsidR="00832A08" w:rsidRPr="00932F7D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="00832A08" w:rsidRPr="00932F7D">
            <w:rPr>
              <w:noProof/>
            </w:rPr>
            <w:instrText xml:space="preserve"> FORMTEXT </w:instrText>
          </w:r>
          <w:r w:rsidR="00832A08" w:rsidRPr="00932F7D">
            <w:rPr>
              <w:noProof/>
            </w:rPr>
          </w:r>
          <w:r w:rsidR="00832A08" w:rsidRPr="00932F7D">
            <w:rPr>
              <w:noProof/>
            </w:rPr>
            <w:fldChar w:fldCharType="separate"/>
          </w:r>
          <w:r w:rsidR="00832A08" w:rsidRPr="00932F7D">
            <w:rPr>
              <w:noProof/>
            </w:rPr>
            <w:t>__________________________________________</w:t>
          </w:r>
          <w:r w:rsidR="00832A08" w:rsidRPr="00932F7D">
            <w:rPr>
              <w:noProof/>
            </w:rPr>
            <w:fldChar w:fldCharType="end"/>
          </w:r>
        </w:sdtContent>
      </w:sdt>
    </w:p>
    <w:p w14:paraId="75D07A3D" w14:textId="77777777" w:rsidR="00230F8D" w:rsidRPr="00832A08" w:rsidRDefault="00230F8D" w:rsidP="00832A08">
      <w:pPr>
        <w:ind w:left="567"/>
        <w:rPr>
          <w:b/>
          <w:color w:val="007A89" w:themeColor="text2"/>
        </w:rPr>
      </w:pPr>
      <w:r w:rsidRPr="00832A08">
        <w:rPr>
          <w:b/>
          <w:color w:val="007A89" w:themeColor="text2"/>
        </w:rPr>
        <w:t xml:space="preserve">Verantwortliche Ansprechpartner FACHLICH: </w:t>
      </w:r>
    </w:p>
    <w:p w14:paraId="59EE68E0" w14:textId="7EACF9F1" w:rsidR="00230F8D" w:rsidRDefault="00230F8D" w:rsidP="00832A08">
      <w:pPr>
        <w:tabs>
          <w:tab w:val="left" w:pos="2552"/>
        </w:tabs>
        <w:ind w:left="567"/>
      </w:pPr>
      <w:r>
        <w:t xml:space="preserve">Name: </w:t>
      </w:r>
      <w:r>
        <w:tab/>
      </w:r>
      <w:sdt>
        <w:sdtPr>
          <w:rPr>
            <w:noProof/>
          </w:rPr>
          <w:id w:val="-575357130"/>
          <w:placeholder>
            <w:docPart w:val="828BE47030114DF78859311EDF151CCC"/>
          </w:placeholder>
        </w:sdtPr>
        <w:sdtEndPr/>
        <w:sdtContent>
          <w:r w:rsidR="00832A08" w:rsidRPr="00932F7D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="00832A08" w:rsidRPr="00932F7D">
            <w:rPr>
              <w:noProof/>
            </w:rPr>
            <w:instrText xml:space="preserve"> FORMTEXT </w:instrText>
          </w:r>
          <w:r w:rsidR="00832A08" w:rsidRPr="00932F7D">
            <w:rPr>
              <w:noProof/>
            </w:rPr>
          </w:r>
          <w:r w:rsidR="00832A08" w:rsidRPr="00932F7D">
            <w:rPr>
              <w:noProof/>
            </w:rPr>
            <w:fldChar w:fldCharType="separate"/>
          </w:r>
          <w:r w:rsidR="00832A08" w:rsidRPr="00932F7D">
            <w:rPr>
              <w:noProof/>
            </w:rPr>
            <w:t>__________________________________________</w:t>
          </w:r>
          <w:r w:rsidR="00832A08" w:rsidRPr="00932F7D">
            <w:rPr>
              <w:noProof/>
            </w:rPr>
            <w:fldChar w:fldCharType="end"/>
          </w:r>
        </w:sdtContent>
      </w:sdt>
    </w:p>
    <w:p w14:paraId="2A3A36D0" w14:textId="51FF11F9" w:rsidR="00230F8D" w:rsidRDefault="00230F8D" w:rsidP="00832A08">
      <w:pPr>
        <w:tabs>
          <w:tab w:val="left" w:pos="2552"/>
        </w:tabs>
        <w:ind w:left="567"/>
      </w:pPr>
      <w:r>
        <w:t xml:space="preserve">Telefonnummer: </w:t>
      </w:r>
      <w:r>
        <w:tab/>
      </w:r>
      <w:sdt>
        <w:sdtPr>
          <w:rPr>
            <w:noProof/>
          </w:rPr>
          <w:id w:val="1897701904"/>
          <w:placeholder>
            <w:docPart w:val="F0A2D8BBA0EF4AE8B7B93ED84F6976A3"/>
          </w:placeholder>
        </w:sdtPr>
        <w:sdtEndPr/>
        <w:sdtContent>
          <w:r w:rsidR="00832A08" w:rsidRPr="00932F7D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="00832A08" w:rsidRPr="00932F7D">
            <w:rPr>
              <w:noProof/>
            </w:rPr>
            <w:instrText xml:space="preserve"> FORMTEXT </w:instrText>
          </w:r>
          <w:r w:rsidR="00832A08" w:rsidRPr="00932F7D">
            <w:rPr>
              <w:noProof/>
            </w:rPr>
          </w:r>
          <w:r w:rsidR="00832A08" w:rsidRPr="00932F7D">
            <w:rPr>
              <w:noProof/>
            </w:rPr>
            <w:fldChar w:fldCharType="separate"/>
          </w:r>
          <w:r w:rsidR="00832A08" w:rsidRPr="00932F7D">
            <w:rPr>
              <w:noProof/>
            </w:rPr>
            <w:t>__________________________________________</w:t>
          </w:r>
          <w:r w:rsidR="00832A08" w:rsidRPr="00932F7D">
            <w:rPr>
              <w:noProof/>
            </w:rPr>
            <w:fldChar w:fldCharType="end"/>
          </w:r>
        </w:sdtContent>
      </w:sdt>
    </w:p>
    <w:p w14:paraId="16559073" w14:textId="5B06A6C4" w:rsidR="00230F8D" w:rsidRDefault="00230F8D" w:rsidP="00832A08">
      <w:pPr>
        <w:tabs>
          <w:tab w:val="left" w:pos="2552"/>
        </w:tabs>
        <w:ind w:left="567"/>
      </w:pPr>
      <w:r>
        <w:t xml:space="preserve">E-Mailadresse: </w:t>
      </w:r>
      <w:r>
        <w:tab/>
      </w:r>
      <w:sdt>
        <w:sdtPr>
          <w:rPr>
            <w:noProof/>
          </w:rPr>
          <w:id w:val="-1298146428"/>
          <w:placeholder>
            <w:docPart w:val="8662CB120EA3435C8F6124CD3C4D1957"/>
          </w:placeholder>
        </w:sdtPr>
        <w:sdtEndPr/>
        <w:sdtContent>
          <w:r w:rsidR="00832A08" w:rsidRPr="00932F7D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="00832A08" w:rsidRPr="00932F7D">
            <w:rPr>
              <w:noProof/>
            </w:rPr>
            <w:instrText xml:space="preserve"> FORMTEXT </w:instrText>
          </w:r>
          <w:r w:rsidR="00832A08" w:rsidRPr="00932F7D">
            <w:rPr>
              <w:noProof/>
            </w:rPr>
          </w:r>
          <w:r w:rsidR="00832A08" w:rsidRPr="00932F7D">
            <w:rPr>
              <w:noProof/>
            </w:rPr>
            <w:fldChar w:fldCharType="separate"/>
          </w:r>
          <w:r w:rsidR="00832A08" w:rsidRPr="00932F7D">
            <w:rPr>
              <w:noProof/>
            </w:rPr>
            <w:t>__________________________________________</w:t>
          </w:r>
          <w:r w:rsidR="00832A08" w:rsidRPr="00932F7D">
            <w:rPr>
              <w:noProof/>
            </w:rPr>
            <w:fldChar w:fldCharType="end"/>
          </w:r>
        </w:sdtContent>
      </w:sdt>
    </w:p>
    <w:p w14:paraId="6B9338CF" w14:textId="12CF7B68" w:rsidR="00230F8D" w:rsidRPr="00CA0710" w:rsidRDefault="00230F8D" w:rsidP="00832A08">
      <w:pPr>
        <w:pStyle w:val="Listenabsatz"/>
        <w:numPr>
          <w:ilvl w:val="0"/>
          <w:numId w:val="14"/>
        </w:numPr>
        <w:ind w:left="567" w:hanging="567"/>
        <w:contextualSpacing w:val="0"/>
        <w:rPr>
          <w:b/>
        </w:rPr>
      </w:pPr>
      <w:r w:rsidRPr="00CA0710">
        <w:rPr>
          <w:b/>
        </w:rPr>
        <w:t>Störungsmeldung</w:t>
      </w:r>
    </w:p>
    <w:p w14:paraId="09F73D69" w14:textId="7790AF09" w:rsidR="00230F8D" w:rsidRPr="00CA0710" w:rsidRDefault="00230F8D" w:rsidP="00832A08">
      <w:pPr>
        <w:tabs>
          <w:tab w:val="left" w:pos="2552"/>
        </w:tabs>
        <w:ind w:left="567"/>
        <w:rPr>
          <w:color w:val="005B66" w:themeColor="accent1" w:themeShade="BF"/>
          <w:sz w:val="28"/>
        </w:rPr>
      </w:pPr>
      <w:r w:rsidRPr="00CA0710">
        <w:t xml:space="preserve">Name: </w:t>
      </w:r>
      <w:r w:rsidR="003346C1" w:rsidRPr="00CA0710">
        <w:tab/>
      </w:r>
      <w:sdt>
        <w:sdtPr>
          <w:rPr>
            <w:noProof/>
          </w:rPr>
          <w:id w:val="1710455363"/>
          <w:placeholder>
            <w:docPart w:val="0CE8CF34D2AF41C386250C1F3159349F"/>
          </w:placeholder>
        </w:sdtPr>
        <w:sdtEndPr/>
        <w:sdtContent>
          <w:r w:rsidR="00832A08" w:rsidRPr="00CA0710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="00832A08" w:rsidRPr="00CA0710">
            <w:rPr>
              <w:noProof/>
            </w:rPr>
            <w:instrText xml:space="preserve"> FORMTEXT </w:instrText>
          </w:r>
          <w:r w:rsidR="00832A08" w:rsidRPr="00CA0710">
            <w:rPr>
              <w:noProof/>
            </w:rPr>
          </w:r>
          <w:r w:rsidR="00832A08" w:rsidRPr="00CA0710">
            <w:rPr>
              <w:noProof/>
            </w:rPr>
            <w:fldChar w:fldCharType="separate"/>
          </w:r>
          <w:r w:rsidR="00832A08" w:rsidRPr="00CA0710">
            <w:rPr>
              <w:noProof/>
            </w:rPr>
            <w:t>__________________________________________</w:t>
          </w:r>
          <w:r w:rsidR="00832A08" w:rsidRPr="00CA0710">
            <w:rPr>
              <w:noProof/>
            </w:rPr>
            <w:fldChar w:fldCharType="end"/>
          </w:r>
        </w:sdtContent>
      </w:sdt>
    </w:p>
    <w:p w14:paraId="6CFBA14F" w14:textId="6C8B7116" w:rsidR="00230F8D" w:rsidRPr="00CA0710" w:rsidRDefault="00230F8D" w:rsidP="00832A08">
      <w:pPr>
        <w:tabs>
          <w:tab w:val="left" w:pos="2552"/>
        </w:tabs>
        <w:ind w:left="567"/>
        <w:rPr>
          <w:sz w:val="28"/>
        </w:rPr>
      </w:pPr>
      <w:r w:rsidRPr="00CA0710">
        <w:t xml:space="preserve">Telefonnummer: </w:t>
      </w:r>
      <w:r w:rsidRPr="00CA0710">
        <w:tab/>
      </w:r>
      <w:sdt>
        <w:sdtPr>
          <w:rPr>
            <w:noProof/>
          </w:rPr>
          <w:id w:val="-1548283045"/>
          <w:placeholder>
            <w:docPart w:val="29741E2286B84DFBAC62AE46BABFABBF"/>
          </w:placeholder>
        </w:sdtPr>
        <w:sdtEndPr/>
        <w:sdtContent>
          <w:r w:rsidR="00832A08" w:rsidRPr="00CA0710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="00832A08" w:rsidRPr="00CA0710">
            <w:rPr>
              <w:noProof/>
            </w:rPr>
            <w:instrText xml:space="preserve"> FORMTEXT </w:instrText>
          </w:r>
          <w:r w:rsidR="00832A08" w:rsidRPr="00CA0710">
            <w:rPr>
              <w:noProof/>
            </w:rPr>
          </w:r>
          <w:r w:rsidR="00832A08" w:rsidRPr="00CA0710">
            <w:rPr>
              <w:noProof/>
            </w:rPr>
            <w:fldChar w:fldCharType="separate"/>
          </w:r>
          <w:r w:rsidR="00832A08" w:rsidRPr="00CA0710">
            <w:rPr>
              <w:noProof/>
            </w:rPr>
            <w:t>__________________________________________</w:t>
          </w:r>
          <w:r w:rsidR="00832A08" w:rsidRPr="00CA0710">
            <w:rPr>
              <w:noProof/>
            </w:rPr>
            <w:fldChar w:fldCharType="end"/>
          </w:r>
        </w:sdtContent>
      </w:sdt>
    </w:p>
    <w:p w14:paraId="0C684E6F" w14:textId="0FBB21FF" w:rsidR="00230F8D" w:rsidRPr="00CA0710" w:rsidRDefault="00230F8D" w:rsidP="00832A08">
      <w:pPr>
        <w:tabs>
          <w:tab w:val="left" w:pos="2552"/>
        </w:tabs>
        <w:ind w:left="567"/>
        <w:rPr>
          <w:sz w:val="28"/>
        </w:rPr>
      </w:pPr>
      <w:r w:rsidRPr="00CA0710">
        <w:t xml:space="preserve">E-Mailadresse: </w:t>
      </w:r>
      <w:r w:rsidRPr="00CA0710">
        <w:tab/>
      </w:r>
      <w:sdt>
        <w:sdtPr>
          <w:rPr>
            <w:noProof/>
          </w:rPr>
          <w:id w:val="-1857571831"/>
          <w:placeholder>
            <w:docPart w:val="2905AAEB49E445E0B94F695F8F228B77"/>
          </w:placeholder>
        </w:sdtPr>
        <w:sdtEndPr/>
        <w:sdtContent>
          <w:r w:rsidR="00832A08" w:rsidRPr="00CA0710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="00832A08" w:rsidRPr="00CA0710">
            <w:rPr>
              <w:noProof/>
            </w:rPr>
            <w:instrText xml:space="preserve"> FORMTEXT </w:instrText>
          </w:r>
          <w:r w:rsidR="00832A08" w:rsidRPr="00CA0710">
            <w:rPr>
              <w:noProof/>
            </w:rPr>
          </w:r>
          <w:r w:rsidR="00832A08" w:rsidRPr="00CA0710">
            <w:rPr>
              <w:noProof/>
            </w:rPr>
            <w:fldChar w:fldCharType="separate"/>
          </w:r>
          <w:r w:rsidR="00832A08" w:rsidRPr="00CA0710">
            <w:rPr>
              <w:noProof/>
            </w:rPr>
            <w:t>__________________________________________</w:t>
          </w:r>
          <w:r w:rsidR="00832A08" w:rsidRPr="00CA0710">
            <w:rPr>
              <w:noProof/>
            </w:rPr>
            <w:fldChar w:fldCharType="end"/>
          </w:r>
        </w:sdtContent>
      </w:sdt>
    </w:p>
    <w:p w14:paraId="1895C02F" w14:textId="0E67933A" w:rsidR="00230F8D" w:rsidRPr="00CA0710" w:rsidRDefault="00230F8D" w:rsidP="00832A08">
      <w:pPr>
        <w:tabs>
          <w:tab w:val="left" w:pos="2552"/>
        </w:tabs>
        <w:ind w:left="567"/>
        <w:rPr>
          <w:sz w:val="28"/>
        </w:rPr>
      </w:pPr>
      <w:r w:rsidRPr="00CA0710">
        <w:t xml:space="preserve">WEB-Mailadresse: </w:t>
      </w:r>
      <w:r w:rsidR="003346C1" w:rsidRPr="00CA0710">
        <w:tab/>
      </w:r>
      <w:sdt>
        <w:sdtPr>
          <w:rPr>
            <w:noProof/>
          </w:rPr>
          <w:id w:val="1380984947"/>
          <w:placeholder>
            <w:docPart w:val="56B98BD765EF4DF29EBCC886CD60D069"/>
          </w:placeholder>
        </w:sdtPr>
        <w:sdtEndPr/>
        <w:sdtContent>
          <w:r w:rsidR="00832A08" w:rsidRPr="00CA0710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="00832A08" w:rsidRPr="00CA0710">
            <w:rPr>
              <w:noProof/>
            </w:rPr>
            <w:instrText xml:space="preserve"> FORMTEXT </w:instrText>
          </w:r>
          <w:r w:rsidR="00832A08" w:rsidRPr="00CA0710">
            <w:rPr>
              <w:noProof/>
            </w:rPr>
          </w:r>
          <w:r w:rsidR="00832A08" w:rsidRPr="00CA0710">
            <w:rPr>
              <w:noProof/>
            </w:rPr>
            <w:fldChar w:fldCharType="separate"/>
          </w:r>
          <w:r w:rsidR="00832A08" w:rsidRPr="00CA0710">
            <w:rPr>
              <w:noProof/>
            </w:rPr>
            <w:t>__________________________________________</w:t>
          </w:r>
          <w:r w:rsidR="00832A08" w:rsidRPr="00CA0710">
            <w:rPr>
              <w:noProof/>
            </w:rPr>
            <w:fldChar w:fldCharType="end"/>
          </w:r>
        </w:sdtContent>
      </w:sdt>
    </w:p>
    <w:p w14:paraId="43FA85F8" w14:textId="376E24EE" w:rsidR="00230F8D" w:rsidRPr="00CA0710" w:rsidRDefault="00230F8D" w:rsidP="00832A08">
      <w:pPr>
        <w:ind w:left="567"/>
        <w:rPr>
          <w:sz w:val="28"/>
        </w:rPr>
      </w:pPr>
      <w:r w:rsidRPr="00CA0710">
        <w:t>Störung über (Ticket, …):</w:t>
      </w:r>
      <w:r w:rsidR="00267CC2">
        <w:t xml:space="preserve"> </w:t>
      </w:r>
      <w:r w:rsidR="003346C1" w:rsidRPr="00CA0710">
        <w:br/>
      </w:r>
      <w:sdt>
        <w:sdtPr>
          <w:rPr>
            <w:noProof/>
          </w:rPr>
          <w:id w:val="-1917698742"/>
          <w:placeholder>
            <w:docPart w:val="BC877DC65AAD4061B76EA225DDDC384B"/>
          </w:placeholder>
        </w:sdtPr>
        <w:sdtEndPr/>
        <w:sdtContent>
          <w:r w:rsidR="00832A08" w:rsidRPr="00CA0710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="00832A08" w:rsidRPr="00CA0710">
            <w:rPr>
              <w:noProof/>
            </w:rPr>
            <w:instrText xml:space="preserve"> FORMTEXT </w:instrText>
          </w:r>
          <w:r w:rsidR="00832A08" w:rsidRPr="00CA0710">
            <w:rPr>
              <w:noProof/>
            </w:rPr>
          </w:r>
          <w:r w:rsidR="00832A08" w:rsidRPr="00CA0710">
            <w:rPr>
              <w:noProof/>
            </w:rPr>
            <w:fldChar w:fldCharType="separate"/>
          </w:r>
          <w:r w:rsidR="00832A08" w:rsidRPr="00CA0710">
            <w:rPr>
              <w:noProof/>
            </w:rPr>
            <w:t>__________________________________________</w:t>
          </w:r>
          <w:r w:rsidR="00832A08" w:rsidRPr="00CA0710">
            <w:rPr>
              <w:noProof/>
            </w:rPr>
            <w:fldChar w:fldCharType="end"/>
          </w:r>
        </w:sdtContent>
      </w:sdt>
    </w:p>
    <w:p w14:paraId="357A86EE" w14:textId="11AF4AB1" w:rsidR="00C70B71" w:rsidRDefault="00C70B71" w:rsidP="00C70B71">
      <w:pPr>
        <w:pStyle w:val="Listenabsatz"/>
        <w:numPr>
          <w:ilvl w:val="0"/>
          <w:numId w:val="14"/>
        </w:numPr>
        <w:ind w:left="567" w:hanging="567"/>
        <w:contextualSpacing w:val="0"/>
        <w:rPr>
          <w:b/>
        </w:rPr>
      </w:pPr>
      <w:r>
        <w:rPr>
          <w:b/>
        </w:rPr>
        <w:t>Projektmanage</w:t>
      </w:r>
      <w:r w:rsidR="00AA6218">
        <w:rPr>
          <w:b/>
        </w:rPr>
        <w:t xml:space="preserve">r:in/Projektleiter:in </w:t>
      </w:r>
    </w:p>
    <w:p w14:paraId="74BB73A2" w14:textId="0C8CF695" w:rsidR="00AA6218" w:rsidRPr="00832A08" w:rsidRDefault="00AA6218" w:rsidP="00AA6218">
      <w:pPr>
        <w:ind w:left="567"/>
        <w:rPr>
          <w:b/>
          <w:color w:val="007A89" w:themeColor="text2"/>
        </w:rPr>
      </w:pPr>
      <w:r w:rsidRPr="00AA6218">
        <w:rPr>
          <w:b/>
          <w:color w:val="007A89" w:themeColor="text2"/>
        </w:rPr>
        <w:t>Gesamtprojektverantwortliche Person im Projektmanagement für die Erstellung des Gesamtsystems</w:t>
      </w:r>
    </w:p>
    <w:p w14:paraId="6EE7B9A0" w14:textId="77777777" w:rsidR="00AA6218" w:rsidRPr="00CA0710" w:rsidRDefault="00AA6218" w:rsidP="00AA6218">
      <w:pPr>
        <w:tabs>
          <w:tab w:val="left" w:pos="2552"/>
        </w:tabs>
        <w:ind w:left="567"/>
        <w:rPr>
          <w:color w:val="005B66" w:themeColor="accent1" w:themeShade="BF"/>
          <w:sz w:val="28"/>
        </w:rPr>
      </w:pPr>
      <w:r w:rsidRPr="00CA0710">
        <w:lastRenderedPageBreak/>
        <w:t xml:space="preserve">Name: </w:t>
      </w:r>
      <w:r w:rsidRPr="00CA0710">
        <w:tab/>
      </w:r>
      <w:sdt>
        <w:sdtPr>
          <w:rPr>
            <w:noProof/>
          </w:rPr>
          <w:id w:val="-919026902"/>
          <w:placeholder>
            <w:docPart w:val="7D1417BA3959466AA7149D0AD31852C3"/>
          </w:placeholder>
        </w:sdtPr>
        <w:sdtEndPr/>
        <w:sdtContent>
          <w:r w:rsidRPr="00CA0710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CA0710">
            <w:rPr>
              <w:noProof/>
            </w:rPr>
            <w:instrText xml:space="preserve"> FORMTEXT </w:instrText>
          </w:r>
          <w:r w:rsidRPr="00CA0710">
            <w:rPr>
              <w:noProof/>
            </w:rPr>
          </w:r>
          <w:r w:rsidRPr="00CA0710">
            <w:rPr>
              <w:noProof/>
            </w:rPr>
            <w:fldChar w:fldCharType="separate"/>
          </w:r>
          <w:r w:rsidRPr="00CA0710">
            <w:rPr>
              <w:noProof/>
            </w:rPr>
            <w:t>__________________________________________</w:t>
          </w:r>
          <w:r w:rsidRPr="00CA0710">
            <w:rPr>
              <w:noProof/>
            </w:rPr>
            <w:fldChar w:fldCharType="end"/>
          </w:r>
        </w:sdtContent>
      </w:sdt>
    </w:p>
    <w:p w14:paraId="4AC928F5" w14:textId="05494E68" w:rsidR="00AA6218" w:rsidRPr="00CA0710" w:rsidRDefault="00AA6218" w:rsidP="00AA6218">
      <w:pPr>
        <w:tabs>
          <w:tab w:val="left" w:pos="2552"/>
        </w:tabs>
        <w:ind w:left="567"/>
        <w:rPr>
          <w:sz w:val="28"/>
        </w:rPr>
      </w:pPr>
      <w:r>
        <w:t>Position</w:t>
      </w:r>
      <w:r w:rsidRPr="00CA0710">
        <w:t xml:space="preserve">: </w:t>
      </w:r>
      <w:r w:rsidRPr="00CA0710">
        <w:tab/>
      </w:r>
      <w:sdt>
        <w:sdtPr>
          <w:rPr>
            <w:noProof/>
          </w:rPr>
          <w:id w:val="2029823253"/>
          <w:placeholder>
            <w:docPart w:val="7F632B2E9FD449F2904882E17277549A"/>
          </w:placeholder>
        </w:sdtPr>
        <w:sdtEndPr/>
        <w:sdtContent>
          <w:r w:rsidRPr="00CA0710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CA0710">
            <w:rPr>
              <w:noProof/>
            </w:rPr>
            <w:instrText xml:space="preserve"> FORMTEXT </w:instrText>
          </w:r>
          <w:r w:rsidRPr="00CA0710">
            <w:rPr>
              <w:noProof/>
            </w:rPr>
          </w:r>
          <w:r w:rsidRPr="00CA0710">
            <w:rPr>
              <w:noProof/>
            </w:rPr>
            <w:fldChar w:fldCharType="separate"/>
          </w:r>
          <w:r w:rsidRPr="00CA0710">
            <w:rPr>
              <w:noProof/>
            </w:rPr>
            <w:t>__________________________________________</w:t>
          </w:r>
          <w:r w:rsidRPr="00CA0710">
            <w:rPr>
              <w:noProof/>
            </w:rPr>
            <w:fldChar w:fldCharType="end"/>
          </w:r>
        </w:sdtContent>
      </w:sdt>
    </w:p>
    <w:p w14:paraId="22352655" w14:textId="1D4DE0F0" w:rsidR="00AA6218" w:rsidRPr="00CA0710" w:rsidRDefault="00AA6218" w:rsidP="00AA6218">
      <w:pPr>
        <w:tabs>
          <w:tab w:val="left" w:pos="2552"/>
        </w:tabs>
        <w:ind w:left="567"/>
        <w:rPr>
          <w:sz w:val="28"/>
        </w:rPr>
      </w:pPr>
      <w:r>
        <w:t>Telefon</w:t>
      </w:r>
      <w:r w:rsidRPr="00CA0710">
        <w:tab/>
      </w:r>
      <w:sdt>
        <w:sdtPr>
          <w:rPr>
            <w:noProof/>
          </w:rPr>
          <w:id w:val="-2146268972"/>
          <w:placeholder>
            <w:docPart w:val="6C686722A213405D946A03D8C848A701"/>
          </w:placeholder>
        </w:sdtPr>
        <w:sdtEndPr/>
        <w:sdtContent>
          <w:r w:rsidRPr="00CA0710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CA0710">
            <w:rPr>
              <w:noProof/>
            </w:rPr>
            <w:instrText xml:space="preserve"> FORMTEXT </w:instrText>
          </w:r>
          <w:r w:rsidRPr="00CA0710">
            <w:rPr>
              <w:noProof/>
            </w:rPr>
          </w:r>
          <w:r w:rsidRPr="00CA0710">
            <w:rPr>
              <w:noProof/>
            </w:rPr>
            <w:fldChar w:fldCharType="separate"/>
          </w:r>
          <w:r w:rsidRPr="00CA0710">
            <w:rPr>
              <w:noProof/>
            </w:rPr>
            <w:t>__________________________________________</w:t>
          </w:r>
          <w:r w:rsidRPr="00CA0710">
            <w:rPr>
              <w:noProof/>
            </w:rPr>
            <w:fldChar w:fldCharType="end"/>
          </w:r>
        </w:sdtContent>
      </w:sdt>
    </w:p>
    <w:p w14:paraId="6F08FC9E" w14:textId="77777777" w:rsidR="00AA6218" w:rsidRPr="00CA0710" w:rsidRDefault="00AA6218" w:rsidP="00AA6218">
      <w:pPr>
        <w:tabs>
          <w:tab w:val="left" w:pos="2552"/>
        </w:tabs>
        <w:ind w:left="567"/>
        <w:rPr>
          <w:sz w:val="28"/>
        </w:rPr>
      </w:pPr>
      <w:r w:rsidRPr="00CA0710">
        <w:t xml:space="preserve">E-Mailadresse: </w:t>
      </w:r>
      <w:r w:rsidRPr="00CA0710">
        <w:tab/>
      </w:r>
      <w:sdt>
        <w:sdtPr>
          <w:rPr>
            <w:noProof/>
          </w:rPr>
          <w:id w:val="371199571"/>
          <w:placeholder>
            <w:docPart w:val="0EA018D9F4B64A70B1DFE6720226769B"/>
          </w:placeholder>
        </w:sdtPr>
        <w:sdtEndPr/>
        <w:sdtContent>
          <w:r w:rsidRPr="00CA0710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CA0710">
            <w:rPr>
              <w:noProof/>
            </w:rPr>
            <w:instrText xml:space="preserve"> FORMTEXT </w:instrText>
          </w:r>
          <w:r w:rsidRPr="00CA0710">
            <w:rPr>
              <w:noProof/>
            </w:rPr>
          </w:r>
          <w:r w:rsidRPr="00CA0710">
            <w:rPr>
              <w:noProof/>
            </w:rPr>
            <w:fldChar w:fldCharType="separate"/>
          </w:r>
          <w:r w:rsidRPr="00CA0710">
            <w:rPr>
              <w:noProof/>
            </w:rPr>
            <w:t>__________________________________________</w:t>
          </w:r>
          <w:r w:rsidRPr="00CA0710">
            <w:rPr>
              <w:noProof/>
            </w:rPr>
            <w:fldChar w:fldCharType="end"/>
          </w:r>
        </w:sdtContent>
      </w:sdt>
    </w:p>
    <w:p w14:paraId="46D03781" w14:textId="14F73D9F" w:rsidR="00AA6218" w:rsidRPr="00CA0710" w:rsidRDefault="00AA6218" w:rsidP="00AA6218">
      <w:pPr>
        <w:tabs>
          <w:tab w:val="left" w:pos="2552"/>
        </w:tabs>
        <w:ind w:left="567"/>
        <w:rPr>
          <w:sz w:val="28"/>
        </w:rPr>
      </w:pPr>
      <w:r>
        <w:t>Postanschrift</w:t>
      </w:r>
      <w:r w:rsidRPr="00CA0710">
        <w:t xml:space="preserve">: </w:t>
      </w:r>
      <w:r w:rsidRPr="00CA0710">
        <w:tab/>
      </w:r>
      <w:sdt>
        <w:sdtPr>
          <w:rPr>
            <w:noProof/>
          </w:rPr>
          <w:id w:val="-695533037"/>
          <w:placeholder>
            <w:docPart w:val="BDC486C9099845D0970F62F2FB9DF997"/>
          </w:placeholder>
        </w:sdtPr>
        <w:sdtEndPr/>
        <w:sdtContent>
          <w:r w:rsidRPr="00CA0710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CA0710">
            <w:rPr>
              <w:noProof/>
            </w:rPr>
            <w:instrText xml:space="preserve"> FORMTEXT </w:instrText>
          </w:r>
          <w:r w:rsidRPr="00CA0710">
            <w:rPr>
              <w:noProof/>
            </w:rPr>
          </w:r>
          <w:r w:rsidRPr="00CA0710">
            <w:rPr>
              <w:noProof/>
            </w:rPr>
            <w:fldChar w:fldCharType="separate"/>
          </w:r>
          <w:r w:rsidRPr="00CA0710">
            <w:rPr>
              <w:noProof/>
            </w:rPr>
            <w:t>__________________________________________</w:t>
          </w:r>
          <w:r w:rsidRPr="00CA0710">
            <w:rPr>
              <w:noProof/>
            </w:rPr>
            <w:fldChar w:fldCharType="end"/>
          </w:r>
        </w:sdtContent>
      </w:sdt>
    </w:p>
    <w:p w14:paraId="09EFD354" w14:textId="77777777" w:rsidR="00AA6218" w:rsidRPr="00CA0710" w:rsidRDefault="00AA6218" w:rsidP="00AA6218">
      <w:pPr>
        <w:tabs>
          <w:tab w:val="left" w:pos="2552"/>
        </w:tabs>
        <w:ind w:left="567"/>
        <w:rPr>
          <w:sz w:val="28"/>
        </w:rPr>
      </w:pPr>
    </w:p>
    <w:p w14:paraId="38B5AFF2" w14:textId="5FD3C892" w:rsidR="00AA6218" w:rsidRPr="00AA6218" w:rsidRDefault="00AA6218" w:rsidP="00AA6218">
      <w:pPr>
        <w:tabs>
          <w:tab w:val="left" w:pos="2552"/>
        </w:tabs>
        <w:ind w:left="567"/>
        <w:rPr>
          <w:b/>
          <w:color w:val="007A89" w:themeColor="text2"/>
        </w:rPr>
      </w:pPr>
      <w:r w:rsidRPr="00AA6218">
        <w:rPr>
          <w:b/>
          <w:color w:val="007A89" w:themeColor="text2"/>
        </w:rPr>
        <w:t>Gesamtprojektverantwortliche Ansprechperson in der Projektleitung</w:t>
      </w:r>
    </w:p>
    <w:p w14:paraId="14CD3E8D" w14:textId="77777777" w:rsidR="00AA6218" w:rsidRPr="00CA0710" w:rsidRDefault="00AA6218" w:rsidP="00AA6218">
      <w:pPr>
        <w:tabs>
          <w:tab w:val="left" w:pos="2552"/>
        </w:tabs>
        <w:ind w:left="567"/>
        <w:rPr>
          <w:color w:val="005B66" w:themeColor="accent1" w:themeShade="BF"/>
          <w:sz w:val="28"/>
        </w:rPr>
      </w:pPr>
      <w:r w:rsidRPr="00CA0710">
        <w:t xml:space="preserve">Name: </w:t>
      </w:r>
      <w:r w:rsidRPr="00CA0710">
        <w:tab/>
      </w:r>
      <w:sdt>
        <w:sdtPr>
          <w:rPr>
            <w:noProof/>
          </w:rPr>
          <w:id w:val="2015258370"/>
          <w:placeholder>
            <w:docPart w:val="EF38E80E4AA84D4A893A871CC42B7FE7"/>
          </w:placeholder>
        </w:sdtPr>
        <w:sdtEndPr/>
        <w:sdtContent>
          <w:r w:rsidRPr="00CA0710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CA0710">
            <w:rPr>
              <w:noProof/>
            </w:rPr>
            <w:instrText xml:space="preserve"> FORMTEXT </w:instrText>
          </w:r>
          <w:r w:rsidRPr="00CA0710">
            <w:rPr>
              <w:noProof/>
            </w:rPr>
          </w:r>
          <w:r w:rsidRPr="00CA0710">
            <w:rPr>
              <w:noProof/>
            </w:rPr>
            <w:fldChar w:fldCharType="separate"/>
          </w:r>
          <w:r w:rsidRPr="00CA0710">
            <w:rPr>
              <w:noProof/>
            </w:rPr>
            <w:t>__________________________________________</w:t>
          </w:r>
          <w:r w:rsidRPr="00CA0710">
            <w:rPr>
              <w:noProof/>
            </w:rPr>
            <w:fldChar w:fldCharType="end"/>
          </w:r>
        </w:sdtContent>
      </w:sdt>
    </w:p>
    <w:p w14:paraId="20E55D66" w14:textId="77777777" w:rsidR="00AA6218" w:rsidRPr="00CA0710" w:rsidRDefault="00AA6218" w:rsidP="00AA6218">
      <w:pPr>
        <w:tabs>
          <w:tab w:val="left" w:pos="2552"/>
        </w:tabs>
        <w:ind w:left="567"/>
        <w:rPr>
          <w:sz w:val="28"/>
        </w:rPr>
      </w:pPr>
      <w:r>
        <w:t>Position</w:t>
      </w:r>
      <w:r w:rsidRPr="00CA0710">
        <w:t xml:space="preserve">: </w:t>
      </w:r>
      <w:r w:rsidRPr="00CA0710">
        <w:tab/>
      </w:r>
      <w:sdt>
        <w:sdtPr>
          <w:rPr>
            <w:noProof/>
          </w:rPr>
          <w:id w:val="449825544"/>
          <w:placeholder>
            <w:docPart w:val="F394CFE8B4C0437A9C020A300CD4F8A9"/>
          </w:placeholder>
        </w:sdtPr>
        <w:sdtEndPr/>
        <w:sdtContent>
          <w:r w:rsidRPr="00CA0710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CA0710">
            <w:rPr>
              <w:noProof/>
            </w:rPr>
            <w:instrText xml:space="preserve"> FORMTEXT </w:instrText>
          </w:r>
          <w:r w:rsidRPr="00CA0710">
            <w:rPr>
              <w:noProof/>
            </w:rPr>
          </w:r>
          <w:r w:rsidRPr="00CA0710">
            <w:rPr>
              <w:noProof/>
            </w:rPr>
            <w:fldChar w:fldCharType="separate"/>
          </w:r>
          <w:r w:rsidRPr="00CA0710">
            <w:rPr>
              <w:noProof/>
            </w:rPr>
            <w:t>__________________________________________</w:t>
          </w:r>
          <w:r w:rsidRPr="00CA0710">
            <w:rPr>
              <w:noProof/>
            </w:rPr>
            <w:fldChar w:fldCharType="end"/>
          </w:r>
        </w:sdtContent>
      </w:sdt>
    </w:p>
    <w:p w14:paraId="1A3CD20C" w14:textId="77777777" w:rsidR="00AA6218" w:rsidRPr="00CA0710" w:rsidRDefault="00AA6218" w:rsidP="00AA6218">
      <w:pPr>
        <w:tabs>
          <w:tab w:val="left" w:pos="2552"/>
        </w:tabs>
        <w:ind w:left="567"/>
        <w:rPr>
          <w:sz w:val="28"/>
        </w:rPr>
      </w:pPr>
      <w:r>
        <w:t>Telefon</w:t>
      </w:r>
      <w:r w:rsidRPr="00CA0710">
        <w:tab/>
      </w:r>
      <w:sdt>
        <w:sdtPr>
          <w:rPr>
            <w:noProof/>
          </w:rPr>
          <w:id w:val="1670051810"/>
          <w:placeholder>
            <w:docPart w:val="C9A7CBDE4DDB4CD9BE1FF905EDBE02C2"/>
          </w:placeholder>
        </w:sdtPr>
        <w:sdtEndPr/>
        <w:sdtContent>
          <w:r w:rsidRPr="00CA0710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CA0710">
            <w:rPr>
              <w:noProof/>
            </w:rPr>
            <w:instrText xml:space="preserve"> FORMTEXT </w:instrText>
          </w:r>
          <w:r w:rsidRPr="00CA0710">
            <w:rPr>
              <w:noProof/>
            </w:rPr>
          </w:r>
          <w:r w:rsidRPr="00CA0710">
            <w:rPr>
              <w:noProof/>
            </w:rPr>
            <w:fldChar w:fldCharType="separate"/>
          </w:r>
          <w:r w:rsidRPr="00CA0710">
            <w:rPr>
              <w:noProof/>
            </w:rPr>
            <w:t>__________________________________________</w:t>
          </w:r>
          <w:r w:rsidRPr="00CA0710">
            <w:rPr>
              <w:noProof/>
            </w:rPr>
            <w:fldChar w:fldCharType="end"/>
          </w:r>
        </w:sdtContent>
      </w:sdt>
    </w:p>
    <w:p w14:paraId="2A52CE7B" w14:textId="77777777" w:rsidR="00AA6218" w:rsidRPr="00CA0710" w:rsidRDefault="00AA6218" w:rsidP="00AA6218">
      <w:pPr>
        <w:tabs>
          <w:tab w:val="left" w:pos="2552"/>
        </w:tabs>
        <w:ind w:left="567"/>
        <w:rPr>
          <w:sz w:val="28"/>
        </w:rPr>
      </w:pPr>
      <w:r w:rsidRPr="00CA0710">
        <w:t xml:space="preserve">E-Mailadresse: </w:t>
      </w:r>
      <w:r w:rsidRPr="00CA0710">
        <w:tab/>
      </w:r>
      <w:sdt>
        <w:sdtPr>
          <w:rPr>
            <w:noProof/>
          </w:rPr>
          <w:id w:val="319170732"/>
          <w:placeholder>
            <w:docPart w:val="2BA4007696614186BF16414D134DA45F"/>
          </w:placeholder>
        </w:sdtPr>
        <w:sdtEndPr/>
        <w:sdtContent>
          <w:r w:rsidRPr="00CA0710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CA0710">
            <w:rPr>
              <w:noProof/>
            </w:rPr>
            <w:instrText xml:space="preserve"> FORMTEXT </w:instrText>
          </w:r>
          <w:r w:rsidRPr="00CA0710">
            <w:rPr>
              <w:noProof/>
            </w:rPr>
          </w:r>
          <w:r w:rsidRPr="00CA0710">
            <w:rPr>
              <w:noProof/>
            </w:rPr>
            <w:fldChar w:fldCharType="separate"/>
          </w:r>
          <w:r w:rsidRPr="00CA0710">
            <w:rPr>
              <w:noProof/>
            </w:rPr>
            <w:t>__________________________________________</w:t>
          </w:r>
          <w:r w:rsidRPr="00CA0710">
            <w:rPr>
              <w:noProof/>
            </w:rPr>
            <w:fldChar w:fldCharType="end"/>
          </w:r>
        </w:sdtContent>
      </w:sdt>
    </w:p>
    <w:p w14:paraId="45C82065" w14:textId="77777777" w:rsidR="00AA6218" w:rsidRPr="00CA0710" w:rsidRDefault="00AA6218" w:rsidP="00AA6218">
      <w:pPr>
        <w:tabs>
          <w:tab w:val="left" w:pos="2552"/>
        </w:tabs>
        <w:ind w:left="567"/>
        <w:rPr>
          <w:sz w:val="28"/>
        </w:rPr>
      </w:pPr>
      <w:r>
        <w:t>Postanschrift</w:t>
      </w:r>
      <w:r w:rsidRPr="00CA0710">
        <w:t xml:space="preserve">: </w:t>
      </w:r>
      <w:r w:rsidRPr="00CA0710">
        <w:tab/>
      </w:r>
      <w:sdt>
        <w:sdtPr>
          <w:rPr>
            <w:noProof/>
          </w:rPr>
          <w:id w:val="-1868831451"/>
          <w:placeholder>
            <w:docPart w:val="9A5D08D4C148453796DDC68D28A20C72"/>
          </w:placeholder>
        </w:sdtPr>
        <w:sdtEndPr/>
        <w:sdtContent>
          <w:r w:rsidRPr="00CA0710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CA0710">
            <w:rPr>
              <w:noProof/>
            </w:rPr>
            <w:instrText xml:space="preserve"> FORMTEXT </w:instrText>
          </w:r>
          <w:r w:rsidRPr="00CA0710">
            <w:rPr>
              <w:noProof/>
            </w:rPr>
          </w:r>
          <w:r w:rsidRPr="00CA0710">
            <w:rPr>
              <w:noProof/>
            </w:rPr>
            <w:fldChar w:fldCharType="separate"/>
          </w:r>
          <w:r w:rsidRPr="00CA0710">
            <w:rPr>
              <w:noProof/>
            </w:rPr>
            <w:t>__________________________________________</w:t>
          </w:r>
          <w:r w:rsidRPr="00CA0710">
            <w:rPr>
              <w:noProof/>
            </w:rPr>
            <w:fldChar w:fldCharType="end"/>
          </w:r>
        </w:sdtContent>
      </w:sdt>
    </w:p>
    <w:p w14:paraId="2BEBE5A9" w14:textId="70B40EFE" w:rsidR="00AA6218" w:rsidRDefault="00AA6218" w:rsidP="00AA6218">
      <w:pPr>
        <w:tabs>
          <w:tab w:val="left" w:pos="2552"/>
        </w:tabs>
        <w:ind w:left="567"/>
        <w:rPr>
          <w:b/>
          <w:color w:val="007A89" w:themeColor="text2"/>
        </w:rPr>
      </w:pPr>
      <w:r w:rsidRPr="00AA6218">
        <w:rPr>
          <w:b/>
          <w:color w:val="007A89" w:themeColor="text2"/>
        </w:rPr>
        <w:t xml:space="preserve">Vertragliche Ansprechperson des Auftragnehmers </w:t>
      </w:r>
    </w:p>
    <w:p w14:paraId="1C3CE88D" w14:textId="77777777" w:rsidR="00AA6218" w:rsidRPr="00CA0710" w:rsidRDefault="00AA6218" w:rsidP="00AA6218">
      <w:pPr>
        <w:tabs>
          <w:tab w:val="left" w:pos="2552"/>
        </w:tabs>
        <w:ind w:left="567"/>
        <w:rPr>
          <w:color w:val="005B66" w:themeColor="accent1" w:themeShade="BF"/>
          <w:sz w:val="28"/>
        </w:rPr>
      </w:pPr>
      <w:r w:rsidRPr="00CA0710">
        <w:t xml:space="preserve">Name: </w:t>
      </w:r>
      <w:r w:rsidRPr="00CA0710">
        <w:tab/>
      </w:r>
      <w:sdt>
        <w:sdtPr>
          <w:rPr>
            <w:noProof/>
          </w:rPr>
          <w:id w:val="-4979527"/>
          <w:placeholder>
            <w:docPart w:val="35F21EA024234728A8558B23534D14AF"/>
          </w:placeholder>
        </w:sdtPr>
        <w:sdtEndPr/>
        <w:sdtContent>
          <w:r w:rsidRPr="00CA0710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CA0710">
            <w:rPr>
              <w:noProof/>
            </w:rPr>
            <w:instrText xml:space="preserve"> FORMTEXT </w:instrText>
          </w:r>
          <w:r w:rsidRPr="00CA0710">
            <w:rPr>
              <w:noProof/>
            </w:rPr>
          </w:r>
          <w:r w:rsidRPr="00CA0710">
            <w:rPr>
              <w:noProof/>
            </w:rPr>
            <w:fldChar w:fldCharType="separate"/>
          </w:r>
          <w:r w:rsidRPr="00CA0710">
            <w:rPr>
              <w:noProof/>
            </w:rPr>
            <w:t>__________________________________________</w:t>
          </w:r>
          <w:r w:rsidRPr="00CA0710">
            <w:rPr>
              <w:noProof/>
            </w:rPr>
            <w:fldChar w:fldCharType="end"/>
          </w:r>
        </w:sdtContent>
      </w:sdt>
    </w:p>
    <w:p w14:paraId="67B23BB7" w14:textId="77777777" w:rsidR="00AA6218" w:rsidRPr="00CA0710" w:rsidRDefault="00AA6218" w:rsidP="00AA6218">
      <w:pPr>
        <w:tabs>
          <w:tab w:val="left" w:pos="2552"/>
        </w:tabs>
        <w:ind w:left="567"/>
        <w:rPr>
          <w:sz w:val="28"/>
        </w:rPr>
      </w:pPr>
      <w:r>
        <w:t>Position</w:t>
      </w:r>
      <w:r w:rsidRPr="00CA0710">
        <w:t xml:space="preserve">: </w:t>
      </w:r>
      <w:r w:rsidRPr="00CA0710">
        <w:tab/>
      </w:r>
      <w:sdt>
        <w:sdtPr>
          <w:rPr>
            <w:noProof/>
          </w:rPr>
          <w:id w:val="1732274003"/>
          <w:placeholder>
            <w:docPart w:val="0D35DE40C20A4C40A51E806617777538"/>
          </w:placeholder>
        </w:sdtPr>
        <w:sdtEndPr/>
        <w:sdtContent>
          <w:r w:rsidRPr="00CA0710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CA0710">
            <w:rPr>
              <w:noProof/>
            </w:rPr>
            <w:instrText xml:space="preserve"> FORMTEXT </w:instrText>
          </w:r>
          <w:r w:rsidRPr="00CA0710">
            <w:rPr>
              <w:noProof/>
            </w:rPr>
          </w:r>
          <w:r w:rsidRPr="00CA0710">
            <w:rPr>
              <w:noProof/>
            </w:rPr>
            <w:fldChar w:fldCharType="separate"/>
          </w:r>
          <w:r w:rsidRPr="00CA0710">
            <w:rPr>
              <w:noProof/>
            </w:rPr>
            <w:t>__________________________________________</w:t>
          </w:r>
          <w:r w:rsidRPr="00CA0710">
            <w:rPr>
              <w:noProof/>
            </w:rPr>
            <w:fldChar w:fldCharType="end"/>
          </w:r>
        </w:sdtContent>
      </w:sdt>
    </w:p>
    <w:p w14:paraId="3BA9DB29" w14:textId="77777777" w:rsidR="00AA6218" w:rsidRPr="00CA0710" w:rsidRDefault="00AA6218" w:rsidP="00AA6218">
      <w:pPr>
        <w:tabs>
          <w:tab w:val="left" w:pos="2552"/>
        </w:tabs>
        <w:ind w:left="567"/>
        <w:rPr>
          <w:sz w:val="28"/>
        </w:rPr>
      </w:pPr>
      <w:r>
        <w:t>Telefon</w:t>
      </w:r>
      <w:r w:rsidRPr="00CA0710">
        <w:tab/>
      </w:r>
      <w:sdt>
        <w:sdtPr>
          <w:rPr>
            <w:noProof/>
          </w:rPr>
          <w:id w:val="664750635"/>
          <w:placeholder>
            <w:docPart w:val="C2A69022C7A34FB3B2D5B9CF691923B7"/>
          </w:placeholder>
        </w:sdtPr>
        <w:sdtEndPr/>
        <w:sdtContent>
          <w:r w:rsidRPr="00CA0710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CA0710">
            <w:rPr>
              <w:noProof/>
            </w:rPr>
            <w:instrText xml:space="preserve"> FORMTEXT </w:instrText>
          </w:r>
          <w:r w:rsidRPr="00CA0710">
            <w:rPr>
              <w:noProof/>
            </w:rPr>
          </w:r>
          <w:r w:rsidRPr="00CA0710">
            <w:rPr>
              <w:noProof/>
            </w:rPr>
            <w:fldChar w:fldCharType="separate"/>
          </w:r>
          <w:r w:rsidRPr="00CA0710">
            <w:rPr>
              <w:noProof/>
            </w:rPr>
            <w:t>__________________________________________</w:t>
          </w:r>
          <w:r w:rsidRPr="00CA0710">
            <w:rPr>
              <w:noProof/>
            </w:rPr>
            <w:fldChar w:fldCharType="end"/>
          </w:r>
        </w:sdtContent>
      </w:sdt>
    </w:p>
    <w:p w14:paraId="7E497B26" w14:textId="77777777" w:rsidR="00AA6218" w:rsidRPr="00CA0710" w:rsidRDefault="00AA6218" w:rsidP="00AA6218">
      <w:pPr>
        <w:tabs>
          <w:tab w:val="left" w:pos="2552"/>
        </w:tabs>
        <w:ind w:left="567"/>
        <w:rPr>
          <w:sz w:val="28"/>
        </w:rPr>
      </w:pPr>
      <w:r w:rsidRPr="00CA0710">
        <w:t xml:space="preserve">E-Mailadresse: </w:t>
      </w:r>
      <w:r w:rsidRPr="00CA0710">
        <w:tab/>
      </w:r>
      <w:sdt>
        <w:sdtPr>
          <w:rPr>
            <w:noProof/>
          </w:rPr>
          <w:id w:val="-1361429309"/>
          <w:placeholder>
            <w:docPart w:val="4CBF3BA05EB94DD6876EAC904B93883B"/>
          </w:placeholder>
        </w:sdtPr>
        <w:sdtEndPr/>
        <w:sdtContent>
          <w:r w:rsidRPr="00CA0710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CA0710">
            <w:rPr>
              <w:noProof/>
            </w:rPr>
            <w:instrText xml:space="preserve"> FORMTEXT </w:instrText>
          </w:r>
          <w:r w:rsidRPr="00CA0710">
            <w:rPr>
              <w:noProof/>
            </w:rPr>
          </w:r>
          <w:r w:rsidRPr="00CA0710">
            <w:rPr>
              <w:noProof/>
            </w:rPr>
            <w:fldChar w:fldCharType="separate"/>
          </w:r>
          <w:r w:rsidRPr="00CA0710">
            <w:rPr>
              <w:noProof/>
            </w:rPr>
            <w:t>__________________________________________</w:t>
          </w:r>
          <w:r w:rsidRPr="00CA0710">
            <w:rPr>
              <w:noProof/>
            </w:rPr>
            <w:fldChar w:fldCharType="end"/>
          </w:r>
        </w:sdtContent>
      </w:sdt>
    </w:p>
    <w:p w14:paraId="6406570A" w14:textId="77777777" w:rsidR="00AA6218" w:rsidRPr="00CA0710" w:rsidRDefault="00AA6218" w:rsidP="00AA6218">
      <w:pPr>
        <w:tabs>
          <w:tab w:val="left" w:pos="2552"/>
        </w:tabs>
        <w:ind w:left="567"/>
        <w:rPr>
          <w:sz w:val="28"/>
        </w:rPr>
      </w:pPr>
      <w:r>
        <w:t>Postanschrift</w:t>
      </w:r>
      <w:r w:rsidRPr="00CA0710">
        <w:t xml:space="preserve">: </w:t>
      </w:r>
      <w:r w:rsidRPr="00CA0710">
        <w:tab/>
      </w:r>
      <w:sdt>
        <w:sdtPr>
          <w:rPr>
            <w:noProof/>
          </w:rPr>
          <w:id w:val="1764107496"/>
          <w:placeholder>
            <w:docPart w:val="0AA262DF27204B76925B6BD3E0D0DD1D"/>
          </w:placeholder>
        </w:sdtPr>
        <w:sdtEndPr/>
        <w:sdtContent>
          <w:r w:rsidRPr="00CA0710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CA0710">
            <w:rPr>
              <w:noProof/>
            </w:rPr>
            <w:instrText xml:space="preserve"> FORMTEXT </w:instrText>
          </w:r>
          <w:r w:rsidRPr="00CA0710">
            <w:rPr>
              <w:noProof/>
            </w:rPr>
          </w:r>
          <w:r w:rsidRPr="00CA0710">
            <w:rPr>
              <w:noProof/>
            </w:rPr>
            <w:fldChar w:fldCharType="separate"/>
          </w:r>
          <w:r w:rsidRPr="00CA0710">
            <w:rPr>
              <w:noProof/>
            </w:rPr>
            <w:t>__________________________________________</w:t>
          </w:r>
          <w:r w:rsidRPr="00CA0710">
            <w:rPr>
              <w:noProof/>
            </w:rPr>
            <w:fldChar w:fldCharType="end"/>
          </w:r>
        </w:sdtContent>
      </w:sdt>
    </w:p>
    <w:p w14:paraId="2364D769" w14:textId="77777777" w:rsidR="00AA6218" w:rsidRPr="00832A08" w:rsidRDefault="00AA6218" w:rsidP="00AA6218">
      <w:pPr>
        <w:ind w:left="567"/>
        <w:rPr>
          <w:b/>
          <w:color w:val="007A89" w:themeColor="text2"/>
        </w:rPr>
      </w:pPr>
      <w:r w:rsidRPr="00AA6218">
        <w:rPr>
          <w:b/>
          <w:color w:val="007A89" w:themeColor="text2"/>
        </w:rPr>
        <w:t>Gesamtprojektverantwortliche Person im Projektmanagement für die Erstellung des Gesamtsystems</w:t>
      </w:r>
    </w:p>
    <w:p w14:paraId="6EA88992" w14:textId="77777777" w:rsidR="00AA6218" w:rsidRPr="00CA0710" w:rsidRDefault="00AA6218" w:rsidP="00AA6218">
      <w:pPr>
        <w:tabs>
          <w:tab w:val="left" w:pos="2552"/>
        </w:tabs>
        <w:ind w:left="567"/>
        <w:rPr>
          <w:color w:val="005B66" w:themeColor="accent1" w:themeShade="BF"/>
          <w:sz w:val="28"/>
        </w:rPr>
      </w:pPr>
      <w:r w:rsidRPr="00CA0710">
        <w:t xml:space="preserve">Name: </w:t>
      </w:r>
      <w:r w:rsidRPr="00CA0710">
        <w:tab/>
      </w:r>
      <w:sdt>
        <w:sdtPr>
          <w:rPr>
            <w:noProof/>
          </w:rPr>
          <w:id w:val="294264147"/>
          <w:placeholder>
            <w:docPart w:val="21BA82E78CB244DBA2775EE05A7CE04D"/>
          </w:placeholder>
        </w:sdtPr>
        <w:sdtEndPr/>
        <w:sdtContent>
          <w:r w:rsidRPr="00CA0710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CA0710">
            <w:rPr>
              <w:noProof/>
            </w:rPr>
            <w:instrText xml:space="preserve"> FORMTEXT </w:instrText>
          </w:r>
          <w:r w:rsidRPr="00CA0710">
            <w:rPr>
              <w:noProof/>
            </w:rPr>
          </w:r>
          <w:r w:rsidRPr="00CA0710">
            <w:rPr>
              <w:noProof/>
            </w:rPr>
            <w:fldChar w:fldCharType="separate"/>
          </w:r>
          <w:r w:rsidRPr="00CA0710">
            <w:rPr>
              <w:noProof/>
            </w:rPr>
            <w:t>__________________________________________</w:t>
          </w:r>
          <w:r w:rsidRPr="00CA0710">
            <w:rPr>
              <w:noProof/>
            </w:rPr>
            <w:fldChar w:fldCharType="end"/>
          </w:r>
        </w:sdtContent>
      </w:sdt>
    </w:p>
    <w:p w14:paraId="52B2893E" w14:textId="77777777" w:rsidR="00AA6218" w:rsidRPr="00CA0710" w:rsidRDefault="00AA6218" w:rsidP="00AA6218">
      <w:pPr>
        <w:tabs>
          <w:tab w:val="left" w:pos="2552"/>
        </w:tabs>
        <w:ind w:left="567"/>
        <w:rPr>
          <w:sz w:val="28"/>
        </w:rPr>
      </w:pPr>
      <w:r>
        <w:t>Position</w:t>
      </w:r>
      <w:r w:rsidRPr="00CA0710">
        <w:t xml:space="preserve">: </w:t>
      </w:r>
      <w:r w:rsidRPr="00CA0710">
        <w:tab/>
      </w:r>
      <w:sdt>
        <w:sdtPr>
          <w:rPr>
            <w:noProof/>
          </w:rPr>
          <w:id w:val="1117410145"/>
          <w:placeholder>
            <w:docPart w:val="44F4A95C45C0476E9BBE2749BFBEEB8C"/>
          </w:placeholder>
        </w:sdtPr>
        <w:sdtEndPr/>
        <w:sdtContent>
          <w:r w:rsidRPr="00CA0710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CA0710">
            <w:rPr>
              <w:noProof/>
            </w:rPr>
            <w:instrText xml:space="preserve"> FORMTEXT </w:instrText>
          </w:r>
          <w:r w:rsidRPr="00CA0710">
            <w:rPr>
              <w:noProof/>
            </w:rPr>
          </w:r>
          <w:r w:rsidRPr="00CA0710">
            <w:rPr>
              <w:noProof/>
            </w:rPr>
            <w:fldChar w:fldCharType="separate"/>
          </w:r>
          <w:r w:rsidRPr="00CA0710">
            <w:rPr>
              <w:noProof/>
            </w:rPr>
            <w:t>__________________________________________</w:t>
          </w:r>
          <w:r w:rsidRPr="00CA0710">
            <w:rPr>
              <w:noProof/>
            </w:rPr>
            <w:fldChar w:fldCharType="end"/>
          </w:r>
        </w:sdtContent>
      </w:sdt>
    </w:p>
    <w:p w14:paraId="2647FC3F" w14:textId="77777777" w:rsidR="00AA6218" w:rsidRPr="00CA0710" w:rsidRDefault="00AA6218" w:rsidP="00AA6218">
      <w:pPr>
        <w:tabs>
          <w:tab w:val="left" w:pos="2552"/>
        </w:tabs>
        <w:ind w:left="567"/>
        <w:rPr>
          <w:sz w:val="28"/>
        </w:rPr>
      </w:pPr>
      <w:r>
        <w:t>Telefon</w:t>
      </w:r>
      <w:r w:rsidRPr="00CA0710">
        <w:tab/>
      </w:r>
      <w:sdt>
        <w:sdtPr>
          <w:rPr>
            <w:noProof/>
          </w:rPr>
          <w:id w:val="168691639"/>
          <w:placeholder>
            <w:docPart w:val="7C5A9A4562144147B6D09C7A7E802604"/>
          </w:placeholder>
        </w:sdtPr>
        <w:sdtEndPr/>
        <w:sdtContent>
          <w:r w:rsidRPr="00CA0710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CA0710">
            <w:rPr>
              <w:noProof/>
            </w:rPr>
            <w:instrText xml:space="preserve"> FORMTEXT </w:instrText>
          </w:r>
          <w:r w:rsidRPr="00CA0710">
            <w:rPr>
              <w:noProof/>
            </w:rPr>
          </w:r>
          <w:r w:rsidRPr="00CA0710">
            <w:rPr>
              <w:noProof/>
            </w:rPr>
            <w:fldChar w:fldCharType="separate"/>
          </w:r>
          <w:r w:rsidRPr="00CA0710">
            <w:rPr>
              <w:noProof/>
            </w:rPr>
            <w:t>__________________________________________</w:t>
          </w:r>
          <w:r w:rsidRPr="00CA0710">
            <w:rPr>
              <w:noProof/>
            </w:rPr>
            <w:fldChar w:fldCharType="end"/>
          </w:r>
        </w:sdtContent>
      </w:sdt>
    </w:p>
    <w:p w14:paraId="32A4C5DE" w14:textId="77777777" w:rsidR="00AA6218" w:rsidRPr="00CA0710" w:rsidRDefault="00AA6218" w:rsidP="00AA6218">
      <w:pPr>
        <w:tabs>
          <w:tab w:val="left" w:pos="2552"/>
        </w:tabs>
        <w:ind w:left="567"/>
        <w:rPr>
          <w:sz w:val="28"/>
        </w:rPr>
      </w:pPr>
      <w:r w:rsidRPr="00CA0710">
        <w:t xml:space="preserve">E-Mailadresse: </w:t>
      </w:r>
      <w:r w:rsidRPr="00CA0710">
        <w:tab/>
      </w:r>
      <w:sdt>
        <w:sdtPr>
          <w:rPr>
            <w:noProof/>
          </w:rPr>
          <w:id w:val="885075955"/>
          <w:placeholder>
            <w:docPart w:val="B96BA6A770B44FC58B0A6F97E2C1C527"/>
          </w:placeholder>
        </w:sdtPr>
        <w:sdtEndPr/>
        <w:sdtContent>
          <w:r w:rsidRPr="00CA0710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CA0710">
            <w:rPr>
              <w:noProof/>
            </w:rPr>
            <w:instrText xml:space="preserve"> FORMTEXT </w:instrText>
          </w:r>
          <w:r w:rsidRPr="00CA0710">
            <w:rPr>
              <w:noProof/>
            </w:rPr>
          </w:r>
          <w:r w:rsidRPr="00CA0710">
            <w:rPr>
              <w:noProof/>
            </w:rPr>
            <w:fldChar w:fldCharType="separate"/>
          </w:r>
          <w:r w:rsidRPr="00CA0710">
            <w:rPr>
              <w:noProof/>
            </w:rPr>
            <w:t>__________________________________________</w:t>
          </w:r>
          <w:r w:rsidRPr="00CA0710">
            <w:rPr>
              <w:noProof/>
            </w:rPr>
            <w:fldChar w:fldCharType="end"/>
          </w:r>
        </w:sdtContent>
      </w:sdt>
    </w:p>
    <w:p w14:paraId="7647AC56" w14:textId="77777777" w:rsidR="00AA6218" w:rsidRPr="00CA0710" w:rsidRDefault="00AA6218" w:rsidP="00AA6218">
      <w:pPr>
        <w:tabs>
          <w:tab w:val="left" w:pos="2552"/>
        </w:tabs>
        <w:ind w:left="567"/>
        <w:rPr>
          <w:sz w:val="28"/>
        </w:rPr>
      </w:pPr>
      <w:r>
        <w:lastRenderedPageBreak/>
        <w:t>Postanschrift</w:t>
      </w:r>
      <w:r w:rsidRPr="00CA0710">
        <w:t xml:space="preserve">: </w:t>
      </w:r>
      <w:r w:rsidRPr="00CA0710">
        <w:tab/>
      </w:r>
      <w:sdt>
        <w:sdtPr>
          <w:rPr>
            <w:noProof/>
          </w:rPr>
          <w:id w:val="-853885895"/>
          <w:placeholder>
            <w:docPart w:val="04F4260C539A4764B088A9DD8E490639"/>
          </w:placeholder>
        </w:sdtPr>
        <w:sdtEndPr/>
        <w:sdtContent>
          <w:r w:rsidRPr="00CA0710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CA0710">
            <w:rPr>
              <w:noProof/>
            </w:rPr>
            <w:instrText xml:space="preserve"> FORMTEXT </w:instrText>
          </w:r>
          <w:r w:rsidRPr="00CA0710">
            <w:rPr>
              <w:noProof/>
            </w:rPr>
          </w:r>
          <w:r w:rsidRPr="00CA0710">
            <w:rPr>
              <w:noProof/>
            </w:rPr>
            <w:fldChar w:fldCharType="separate"/>
          </w:r>
          <w:r w:rsidRPr="00CA0710">
            <w:rPr>
              <w:noProof/>
            </w:rPr>
            <w:t>__________________________________________</w:t>
          </w:r>
          <w:r w:rsidRPr="00CA0710">
            <w:rPr>
              <w:noProof/>
            </w:rPr>
            <w:fldChar w:fldCharType="end"/>
          </w:r>
        </w:sdtContent>
      </w:sdt>
    </w:p>
    <w:p w14:paraId="3DBBB1B0" w14:textId="577A49AB" w:rsidR="00AA6218" w:rsidRPr="00AA6218" w:rsidRDefault="00AA6218" w:rsidP="00AA6218">
      <w:pPr>
        <w:pStyle w:val="Listenabsatz"/>
        <w:numPr>
          <w:ilvl w:val="0"/>
          <w:numId w:val="14"/>
        </w:numPr>
        <w:rPr>
          <w:b/>
        </w:rPr>
      </w:pPr>
      <w:r>
        <w:rPr>
          <w:b/>
        </w:rPr>
        <w:t>Weitere Schlüsselpositionen des Auftragnehmers</w:t>
      </w:r>
    </w:p>
    <w:p w14:paraId="43BDC784" w14:textId="77777777" w:rsidR="00AA6218" w:rsidRDefault="00AA6218" w:rsidP="00AA6218">
      <w:pPr>
        <w:tabs>
          <w:tab w:val="left" w:pos="2552"/>
        </w:tabs>
        <w:ind w:left="567"/>
        <w:rPr>
          <w:b/>
          <w:color w:val="007A89" w:themeColor="text2"/>
        </w:rPr>
      </w:pPr>
      <w:r w:rsidRPr="00AA6218">
        <w:rPr>
          <w:b/>
          <w:color w:val="007A89" w:themeColor="text2"/>
        </w:rPr>
        <w:t>Projektleiter*in (Senioritätenstufe „Experte“ **)</w:t>
      </w:r>
    </w:p>
    <w:p w14:paraId="228A3A78" w14:textId="24C564EE" w:rsidR="00AA6218" w:rsidRPr="00CA0710" w:rsidRDefault="00AA6218" w:rsidP="00AA6218">
      <w:pPr>
        <w:tabs>
          <w:tab w:val="left" w:pos="2552"/>
        </w:tabs>
        <w:ind w:left="567"/>
        <w:rPr>
          <w:color w:val="005B66" w:themeColor="accent1" w:themeShade="BF"/>
          <w:sz w:val="28"/>
        </w:rPr>
      </w:pPr>
      <w:r w:rsidRPr="00CA0710">
        <w:t xml:space="preserve">Name: </w:t>
      </w:r>
      <w:r w:rsidRPr="00CA0710">
        <w:tab/>
      </w:r>
      <w:sdt>
        <w:sdtPr>
          <w:rPr>
            <w:noProof/>
          </w:rPr>
          <w:id w:val="864402127"/>
          <w:placeholder>
            <w:docPart w:val="99E1205875364F699C1E9235CE4098E6"/>
          </w:placeholder>
        </w:sdtPr>
        <w:sdtEndPr/>
        <w:sdtContent>
          <w:r w:rsidRPr="00CA0710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CA0710">
            <w:rPr>
              <w:noProof/>
            </w:rPr>
            <w:instrText xml:space="preserve"> FORMTEXT </w:instrText>
          </w:r>
          <w:r w:rsidRPr="00CA0710">
            <w:rPr>
              <w:noProof/>
            </w:rPr>
          </w:r>
          <w:r w:rsidRPr="00CA0710">
            <w:rPr>
              <w:noProof/>
            </w:rPr>
            <w:fldChar w:fldCharType="separate"/>
          </w:r>
          <w:r w:rsidRPr="00CA0710">
            <w:rPr>
              <w:noProof/>
            </w:rPr>
            <w:t>__________________________________________</w:t>
          </w:r>
          <w:r w:rsidRPr="00CA0710">
            <w:rPr>
              <w:noProof/>
            </w:rPr>
            <w:fldChar w:fldCharType="end"/>
          </w:r>
        </w:sdtContent>
      </w:sdt>
    </w:p>
    <w:p w14:paraId="2BF1CB69" w14:textId="5EE77EEC" w:rsidR="00AA6218" w:rsidRPr="00CA0710" w:rsidRDefault="00AA6218" w:rsidP="00AA6218">
      <w:pPr>
        <w:tabs>
          <w:tab w:val="left" w:pos="2552"/>
        </w:tabs>
        <w:ind w:left="567"/>
        <w:rPr>
          <w:sz w:val="28"/>
        </w:rPr>
      </w:pPr>
      <w:r>
        <w:t>Kontaktdaten</w:t>
      </w:r>
      <w:r w:rsidRPr="00CA0710">
        <w:t xml:space="preserve">: </w:t>
      </w:r>
      <w:r w:rsidRPr="00CA0710">
        <w:tab/>
      </w:r>
      <w:sdt>
        <w:sdtPr>
          <w:rPr>
            <w:noProof/>
          </w:rPr>
          <w:id w:val="81500806"/>
          <w:placeholder>
            <w:docPart w:val="BE801B97ABE14E2B98F8CA745884AACD"/>
          </w:placeholder>
        </w:sdtPr>
        <w:sdtEndPr/>
        <w:sdtContent>
          <w:r w:rsidRPr="00CA0710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CA0710">
            <w:rPr>
              <w:noProof/>
            </w:rPr>
            <w:instrText xml:space="preserve"> FORMTEXT </w:instrText>
          </w:r>
          <w:r w:rsidRPr="00CA0710">
            <w:rPr>
              <w:noProof/>
            </w:rPr>
          </w:r>
          <w:r w:rsidRPr="00CA0710">
            <w:rPr>
              <w:noProof/>
            </w:rPr>
            <w:fldChar w:fldCharType="separate"/>
          </w:r>
          <w:r w:rsidRPr="00CA0710">
            <w:rPr>
              <w:noProof/>
            </w:rPr>
            <w:t>__________________________________________</w:t>
          </w:r>
          <w:r w:rsidRPr="00CA0710">
            <w:rPr>
              <w:noProof/>
            </w:rPr>
            <w:fldChar w:fldCharType="end"/>
          </w:r>
        </w:sdtContent>
      </w:sdt>
    </w:p>
    <w:p w14:paraId="6417D2C7" w14:textId="77777777" w:rsidR="00AA6218" w:rsidRDefault="00AA6218" w:rsidP="00AA6218">
      <w:pPr>
        <w:tabs>
          <w:tab w:val="left" w:pos="2552"/>
        </w:tabs>
        <w:ind w:left="567"/>
        <w:rPr>
          <w:b/>
          <w:color w:val="007A89" w:themeColor="text2"/>
        </w:rPr>
      </w:pPr>
      <w:r w:rsidRPr="00AA6218">
        <w:rPr>
          <w:b/>
          <w:color w:val="007A89" w:themeColor="text2"/>
        </w:rPr>
        <w:t>Systemarchitekt*in (Senioritätenstufe „Experte“ **)</w:t>
      </w:r>
    </w:p>
    <w:p w14:paraId="0D2CD6BD" w14:textId="26A35C47" w:rsidR="00AA6218" w:rsidRPr="00CA0710" w:rsidRDefault="00AA6218" w:rsidP="00AA6218">
      <w:pPr>
        <w:tabs>
          <w:tab w:val="left" w:pos="2552"/>
        </w:tabs>
        <w:ind w:left="567"/>
        <w:rPr>
          <w:color w:val="005B66" w:themeColor="accent1" w:themeShade="BF"/>
          <w:sz w:val="28"/>
        </w:rPr>
      </w:pPr>
      <w:r w:rsidRPr="00CA0710">
        <w:t xml:space="preserve">Name: </w:t>
      </w:r>
      <w:r w:rsidRPr="00CA0710">
        <w:tab/>
      </w:r>
      <w:sdt>
        <w:sdtPr>
          <w:rPr>
            <w:noProof/>
          </w:rPr>
          <w:id w:val="-1744639523"/>
          <w:placeholder>
            <w:docPart w:val="B5A847996AAD45A8BA4874CB3B143705"/>
          </w:placeholder>
        </w:sdtPr>
        <w:sdtEndPr/>
        <w:sdtContent>
          <w:r w:rsidRPr="00CA0710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CA0710">
            <w:rPr>
              <w:noProof/>
            </w:rPr>
            <w:instrText xml:space="preserve"> FORMTEXT </w:instrText>
          </w:r>
          <w:r w:rsidRPr="00CA0710">
            <w:rPr>
              <w:noProof/>
            </w:rPr>
          </w:r>
          <w:r w:rsidRPr="00CA0710">
            <w:rPr>
              <w:noProof/>
            </w:rPr>
            <w:fldChar w:fldCharType="separate"/>
          </w:r>
          <w:r w:rsidRPr="00CA0710">
            <w:rPr>
              <w:noProof/>
            </w:rPr>
            <w:t>__________________________________________</w:t>
          </w:r>
          <w:r w:rsidRPr="00CA0710">
            <w:rPr>
              <w:noProof/>
            </w:rPr>
            <w:fldChar w:fldCharType="end"/>
          </w:r>
        </w:sdtContent>
      </w:sdt>
    </w:p>
    <w:p w14:paraId="0C36CF9A" w14:textId="77777777" w:rsidR="00AA6218" w:rsidRPr="00CA0710" w:rsidRDefault="00AA6218" w:rsidP="00AA6218">
      <w:pPr>
        <w:tabs>
          <w:tab w:val="left" w:pos="2552"/>
        </w:tabs>
        <w:ind w:left="567"/>
        <w:rPr>
          <w:sz w:val="28"/>
        </w:rPr>
      </w:pPr>
      <w:r>
        <w:t>Kontaktdaten</w:t>
      </w:r>
      <w:r w:rsidRPr="00CA0710">
        <w:t xml:space="preserve">: </w:t>
      </w:r>
      <w:r w:rsidRPr="00CA0710">
        <w:tab/>
      </w:r>
      <w:sdt>
        <w:sdtPr>
          <w:rPr>
            <w:noProof/>
          </w:rPr>
          <w:id w:val="781308383"/>
          <w:placeholder>
            <w:docPart w:val="816C0B9B22C34910963FAC4139D96167"/>
          </w:placeholder>
        </w:sdtPr>
        <w:sdtEndPr/>
        <w:sdtContent>
          <w:r w:rsidRPr="00CA0710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CA0710">
            <w:rPr>
              <w:noProof/>
            </w:rPr>
            <w:instrText xml:space="preserve"> FORMTEXT </w:instrText>
          </w:r>
          <w:r w:rsidRPr="00CA0710">
            <w:rPr>
              <w:noProof/>
            </w:rPr>
          </w:r>
          <w:r w:rsidRPr="00CA0710">
            <w:rPr>
              <w:noProof/>
            </w:rPr>
            <w:fldChar w:fldCharType="separate"/>
          </w:r>
          <w:r w:rsidRPr="00CA0710">
            <w:rPr>
              <w:noProof/>
            </w:rPr>
            <w:t>__________________________________________</w:t>
          </w:r>
          <w:r w:rsidRPr="00CA0710">
            <w:rPr>
              <w:noProof/>
            </w:rPr>
            <w:fldChar w:fldCharType="end"/>
          </w:r>
        </w:sdtContent>
      </w:sdt>
    </w:p>
    <w:p w14:paraId="0E519D18" w14:textId="77777777" w:rsidR="00AA6218" w:rsidRDefault="00AA6218" w:rsidP="00AA6218">
      <w:pPr>
        <w:tabs>
          <w:tab w:val="left" w:pos="2552"/>
        </w:tabs>
        <w:ind w:left="567"/>
        <w:rPr>
          <w:b/>
          <w:color w:val="007A89" w:themeColor="text2"/>
        </w:rPr>
      </w:pPr>
      <w:r w:rsidRPr="00AA6218">
        <w:rPr>
          <w:b/>
          <w:color w:val="007A89" w:themeColor="text2"/>
        </w:rPr>
        <w:t>Software-Architekt*in (Senioritätenstufe „Experte“ **)</w:t>
      </w:r>
    </w:p>
    <w:p w14:paraId="086D74C0" w14:textId="13E9E061" w:rsidR="00AA6218" w:rsidRPr="00CA0710" w:rsidRDefault="00AA6218" w:rsidP="00AA6218">
      <w:pPr>
        <w:tabs>
          <w:tab w:val="left" w:pos="2552"/>
        </w:tabs>
        <w:ind w:left="567"/>
        <w:rPr>
          <w:color w:val="005B66" w:themeColor="accent1" w:themeShade="BF"/>
          <w:sz w:val="28"/>
        </w:rPr>
      </w:pPr>
      <w:r w:rsidRPr="00CA0710">
        <w:t xml:space="preserve">Name: </w:t>
      </w:r>
      <w:r w:rsidRPr="00CA0710">
        <w:tab/>
      </w:r>
      <w:sdt>
        <w:sdtPr>
          <w:rPr>
            <w:noProof/>
          </w:rPr>
          <w:id w:val="95676694"/>
          <w:placeholder>
            <w:docPart w:val="5609FE92FAC54622A92E10795FCF0E68"/>
          </w:placeholder>
        </w:sdtPr>
        <w:sdtEndPr/>
        <w:sdtContent>
          <w:r w:rsidRPr="00CA0710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CA0710">
            <w:rPr>
              <w:noProof/>
            </w:rPr>
            <w:instrText xml:space="preserve"> FORMTEXT </w:instrText>
          </w:r>
          <w:r w:rsidRPr="00CA0710">
            <w:rPr>
              <w:noProof/>
            </w:rPr>
          </w:r>
          <w:r w:rsidRPr="00CA0710">
            <w:rPr>
              <w:noProof/>
            </w:rPr>
            <w:fldChar w:fldCharType="separate"/>
          </w:r>
          <w:r w:rsidRPr="00CA0710">
            <w:rPr>
              <w:noProof/>
            </w:rPr>
            <w:t>__________________________________________</w:t>
          </w:r>
          <w:r w:rsidRPr="00CA0710">
            <w:rPr>
              <w:noProof/>
            </w:rPr>
            <w:fldChar w:fldCharType="end"/>
          </w:r>
        </w:sdtContent>
      </w:sdt>
    </w:p>
    <w:p w14:paraId="6A24AF95" w14:textId="77777777" w:rsidR="00AA6218" w:rsidRPr="00CA0710" w:rsidRDefault="00AA6218" w:rsidP="00AA6218">
      <w:pPr>
        <w:tabs>
          <w:tab w:val="left" w:pos="2552"/>
        </w:tabs>
        <w:ind w:left="567"/>
        <w:rPr>
          <w:sz w:val="28"/>
        </w:rPr>
      </w:pPr>
      <w:r>
        <w:t>Kontaktdaten</w:t>
      </w:r>
      <w:r w:rsidRPr="00CA0710">
        <w:t xml:space="preserve">: </w:t>
      </w:r>
      <w:r w:rsidRPr="00CA0710">
        <w:tab/>
      </w:r>
      <w:sdt>
        <w:sdtPr>
          <w:rPr>
            <w:noProof/>
          </w:rPr>
          <w:id w:val="1857077875"/>
          <w:placeholder>
            <w:docPart w:val="EE82D1BCE0E54EB0AF23FA7B32028010"/>
          </w:placeholder>
        </w:sdtPr>
        <w:sdtEndPr/>
        <w:sdtContent>
          <w:r w:rsidRPr="00CA0710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CA0710">
            <w:rPr>
              <w:noProof/>
            </w:rPr>
            <w:instrText xml:space="preserve"> FORMTEXT </w:instrText>
          </w:r>
          <w:r w:rsidRPr="00CA0710">
            <w:rPr>
              <w:noProof/>
            </w:rPr>
          </w:r>
          <w:r w:rsidRPr="00CA0710">
            <w:rPr>
              <w:noProof/>
            </w:rPr>
            <w:fldChar w:fldCharType="separate"/>
          </w:r>
          <w:r w:rsidRPr="00CA0710">
            <w:rPr>
              <w:noProof/>
            </w:rPr>
            <w:t>__________________________________________</w:t>
          </w:r>
          <w:r w:rsidRPr="00CA0710">
            <w:rPr>
              <w:noProof/>
            </w:rPr>
            <w:fldChar w:fldCharType="end"/>
          </w:r>
        </w:sdtContent>
      </w:sdt>
    </w:p>
    <w:p w14:paraId="617D2A0A" w14:textId="648A210C" w:rsidR="00AA6218" w:rsidRPr="00AA6218" w:rsidRDefault="00AA6218" w:rsidP="00832A08">
      <w:pPr>
        <w:ind w:left="567"/>
        <w:rPr>
          <w:sz w:val="20"/>
          <w:szCs w:val="20"/>
        </w:rPr>
      </w:pPr>
      <w:r w:rsidRPr="00AA6218">
        <w:rPr>
          <w:sz w:val="20"/>
          <w:szCs w:val="20"/>
        </w:rPr>
        <w:t>** Gemäß Definition in Kapitel 4.7.2 (Fachliche Anforderungen an das Personal) der Leistungsbeschreibung (Anlage 1)</w:t>
      </w:r>
    </w:p>
    <w:sectPr w:rsidR="00AA6218" w:rsidRPr="00AA6218" w:rsidSect="002C5B09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 w:code="9"/>
      <w:pgMar w:top="1417" w:right="1417" w:bottom="1134" w:left="1417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D8FF68" w14:textId="77777777" w:rsidR="004E6E0A" w:rsidRDefault="004E6E0A" w:rsidP="004E6E0A">
      <w:pPr>
        <w:spacing w:after="0" w:line="240" w:lineRule="auto"/>
      </w:pPr>
      <w:r>
        <w:separator/>
      </w:r>
    </w:p>
  </w:endnote>
  <w:endnote w:type="continuationSeparator" w:id="0">
    <w:p w14:paraId="401FA6D9" w14:textId="77777777" w:rsidR="004E6E0A" w:rsidRDefault="004E6E0A" w:rsidP="004E6E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undesSans Regular"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  <w:font w:name="BundesSans Office">
    <w:panose1 w:val="020B0502030501010203"/>
    <w:charset w:val="00"/>
    <w:family w:val="swiss"/>
    <w:pitch w:val="variable"/>
    <w:sig w:usb0="E00002FF" w:usb1="5000206B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47878C" w14:textId="77777777" w:rsidR="00EF38D5" w:rsidRDefault="00EF38D5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30F879" w14:textId="75131364" w:rsidR="004E6E0A" w:rsidRPr="00230F8D" w:rsidRDefault="00EF38D5" w:rsidP="00EF38D5">
    <w:pPr>
      <w:pStyle w:val="Fuzeile"/>
      <w:tabs>
        <w:tab w:val="clear" w:pos="4536"/>
        <w:tab w:val="center" w:pos="9072"/>
      </w:tabs>
      <w:rPr>
        <w:color w:val="007A89" w:themeColor="text2"/>
      </w:rPr>
    </w:pPr>
    <w:r>
      <w:rPr>
        <w:color w:val="007A89" w:themeColor="text2"/>
      </w:rPr>
      <w:t xml:space="preserve">Version </w:t>
    </w:r>
    <w:r w:rsidR="000414BB">
      <w:rPr>
        <w:color w:val="007A89" w:themeColor="text2"/>
      </w:rPr>
      <w:t>2</w:t>
    </w:r>
    <w:r>
      <w:rPr>
        <w:color w:val="007A89" w:themeColor="text2"/>
      </w:rPr>
      <w:tab/>
    </w:r>
    <w:r w:rsidR="004E6E0A" w:rsidRPr="00230F8D">
      <w:rPr>
        <w:color w:val="007A89" w:themeColor="text2"/>
      </w:rPr>
      <w:t xml:space="preserve">Seite </w:t>
    </w:r>
    <w:r w:rsidR="004E6E0A" w:rsidRPr="00230F8D">
      <w:rPr>
        <w:color w:val="007A89" w:themeColor="text2"/>
      </w:rPr>
      <w:fldChar w:fldCharType="begin"/>
    </w:r>
    <w:r w:rsidR="004E6E0A" w:rsidRPr="00230F8D">
      <w:rPr>
        <w:color w:val="007A89" w:themeColor="text2"/>
      </w:rPr>
      <w:instrText>PAGE  \* Arabic  \* MERGEFORMAT</w:instrText>
    </w:r>
    <w:r w:rsidR="004E6E0A" w:rsidRPr="00230F8D">
      <w:rPr>
        <w:color w:val="007A89" w:themeColor="text2"/>
      </w:rPr>
      <w:fldChar w:fldCharType="separate"/>
    </w:r>
    <w:r w:rsidR="004E6E0A" w:rsidRPr="00230F8D">
      <w:rPr>
        <w:color w:val="007A89" w:themeColor="text2"/>
      </w:rPr>
      <w:t>2</w:t>
    </w:r>
    <w:r w:rsidR="004E6E0A" w:rsidRPr="00230F8D">
      <w:rPr>
        <w:color w:val="007A89" w:themeColor="text2"/>
      </w:rPr>
      <w:fldChar w:fldCharType="end"/>
    </w:r>
    <w:r w:rsidR="004E6E0A" w:rsidRPr="00230F8D">
      <w:rPr>
        <w:color w:val="007A89" w:themeColor="text2"/>
      </w:rPr>
      <w:t xml:space="preserve"> von </w:t>
    </w:r>
    <w:r w:rsidR="004E6E0A" w:rsidRPr="00230F8D">
      <w:rPr>
        <w:color w:val="007A89" w:themeColor="text2"/>
      </w:rPr>
      <w:fldChar w:fldCharType="begin"/>
    </w:r>
    <w:r w:rsidR="004E6E0A" w:rsidRPr="00230F8D">
      <w:rPr>
        <w:color w:val="007A89" w:themeColor="text2"/>
      </w:rPr>
      <w:instrText>NUMPAGES \* Arabisch \* MERGEFORMAT</w:instrText>
    </w:r>
    <w:r w:rsidR="004E6E0A" w:rsidRPr="00230F8D">
      <w:rPr>
        <w:color w:val="007A89" w:themeColor="text2"/>
      </w:rPr>
      <w:fldChar w:fldCharType="separate"/>
    </w:r>
    <w:r w:rsidR="004E6E0A" w:rsidRPr="00230F8D">
      <w:rPr>
        <w:color w:val="007A89" w:themeColor="text2"/>
      </w:rPr>
      <w:t>2</w:t>
    </w:r>
    <w:r w:rsidR="004E6E0A" w:rsidRPr="00230F8D">
      <w:rPr>
        <w:color w:val="007A89" w:themeColor="text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D38CAD" w14:textId="77777777" w:rsidR="00EF38D5" w:rsidRDefault="00EF38D5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4163FF" w14:textId="77777777" w:rsidR="004E6E0A" w:rsidRDefault="004E6E0A" w:rsidP="004E6E0A">
      <w:pPr>
        <w:spacing w:after="0" w:line="240" w:lineRule="auto"/>
      </w:pPr>
      <w:r>
        <w:separator/>
      </w:r>
    </w:p>
  </w:footnote>
  <w:footnote w:type="continuationSeparator" w:id="0">
    <w:p w14:paraId="7F45395A" w14:textId="77777777" w:rsidR="004E6E0A" w:rsidRDefault="004E6E0A" w:rsidP="004E6E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6540CC" w14:textId="77777777" w:rsidR="00EF38D5" w:rsidRDefault="00EF38D5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1545C" w14:textId="77777777" w:rsidR="004E6E0A" w:rsidRPr="009540FF" w:rsidRDefault="004E6E0A" w:rsidP="004E6E0A">
    <w:pPr>
      <w:pStyle w:val="Kopfzeile"/>
      <w:spacing w:line="600" w:lineRule="auto"/>
      <w:jc w:val="center"/>
      <w:rPr>
        <w:rFonts w:eastAsiaTheme="minorEastAsia"/>
        <w:b/>
        <w:color w:val="007A89" w:themeColor="text2"/>
        <w:sz w:val="22"/>
        <w:szCs w:val="22"/>
      </w:rPr>
    </w:pPr>
    <w:r w:rsidRPr="009540FF">
      <w:rPr>
        <w:rFonts w:eastAsiaTheme="minorEastAsia"/>
        <w:b/>
        <w:color w:val="007A89" w:themeColor="text2"/>
        <w:sz w:val="28"/>
        <w:szCs w:val="28"/>
      </w:rPr>
      <w:t>Informationstechnikzentrum Bund (ITZBund)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C56DC3" w14:textId="77777777" w:rsidR="00EF38D5" w:rsidRDefault="00EF38D5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B54B4F4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7AA0554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9783DB0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E1AC900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134CEA6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43281AA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9D6AD22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A94F888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E2E41CE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5CCF0E8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5414459"/>
    <w:multiLevelType w:val="hybridMultilevel"/>
    <w:tmpl w:val="828CD18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6B46580"/>
    <w:multiLevelType w:val="multilevel"/>
    <w:tmpl w:val="CC08FB46"/>
    <w:lvl w:ilvl="0">
      <w:start w:val="1"/>
      <w:numFmt w:val="decimal"/>
      <w:pStyle w:val="Nrberschrift1ITZBund"/>
      <w:lvlText w:val="%1"/>
      <w:lvlJc w:val="left"/>
      <w:pPr>
        <w:ind w:left="432" w:hanging="432"/>
      </w:pPr>
    </w:lvl>
    <w:lvl w:ilvl="1">
      <w:start w:val="1"/>
      <w:numFmt w:val="decimal"/>
      <w:pStyle w:val="Nrberschrift2ITZBund"/>
      <w:lvlText w:val="%2."/>
      <w:lvlJc w:val="left"/>
      <w:pPr>
        <w:ind w:left="576" w:hanging="576"/>
      </w:pPr>
    </w:lvl>
    <w:lvl w:ilvl="2">
      <w:start w:val="1"/>
      <w:numFmt w:val="lowerLetter"/>
      <w:pStyle w:val="Nrberschrift3ITZBund"/>
      <w:lvlText w:val="%3)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Nrberschrift4ITZBund"/>
      <w:lvlText w:val="%1.%2.%3.%4"/>
      <w:lvlJc w:val="left"/>
      <w:pPr>
        <w:ind w:left="864" w:hanging="864"/>
      </w:pPr>
    </w:lvl>
    <w:lvl w:ilvl="4">
      <w:start w:val="1"/>
      <w:numFmt w:val="decimal"/>
      <w:pStyle w:val="Nrberschrift5ITZBund"/>
      <w:lvlText w:val="%1.%2.%3.%4.%5"/>
      <w:lvlJc w:val="left"/>
      <w:pPr>
        <w:ind w:left="1008" w:hanging="1008"/>
      </w:pPr>
    </w:lvl>
    <w:lvl w:ilvl="5">
      <w:start w:val="1"/>
      <w:numFmt w:val="decimal"/>
      <w:pStyle w:val="Nrberschrift6ITZBund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709B289D"/>
    <w:multiLevelType w:val="hybridMultilevel"/>
    <w:tmpl w:val="828CD18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787568">
    <w:abstractNumId w:val="11"/>
  </w:num>
  <w:num w:numId="2" w16cid:durableId="709232424">
    <w:abstractNumId w:val="11"/>
  </w:num>
  <w:num w:numId="3" w16cid:durableId="464664870">
    <w:abstractNumId w:val="9"/>
  </w:num>
  <w:num w:numId="4" w16cid:durableId="2830503">
    <w:abstractNumId w:val="7"/>
  </w:num>
  <w:num w:numId="5" w16cid:durableId="149054903">
    <w:abstractNumId w:val="6"/>
  </w:num>
  <w:num w:numId="6" w16cid:durableId="1721830447">
    <w:abstractNumId w:val="5"/>
  </w:num>
  <w:num w:numId="7" w16cid:durableId="1003436191">
    <w:abstractNumId w:val="4"/>
  </w:num>
  <w:num w:numId="8" w16cid:durableId="2106151185">
    <w:abstractNumId w:val="8"/>
  </w:num>
  <w:num w:numId="9" w16cid:durableId="1610162684">
    <w:abstractNumId w:val="3"/>
  </w:num>
  <w:num w:numId="10" w16cid:durableId="944506921">
    <w:abstractNumId w:val="2"/>
  </w:num>
  <w:num w:numId="11" w16cid:durableId="1995838880">
    <w:abstractNumId w:val="1"/>
  </w:num>
  <w:num w:numId="12" w16cid:durableId="1214460758">
    <w:abstractNumId w:val="0"/>
  </w:num>
  <w:num w:numId="13" w16cid:durableId="648900261">
    <w:abstractNumId w:val="12"/>
  </w:num>
  <w:num w:numId="14" w16cid:durableId="1085152723">
    <w:abstractNumId w:val="1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stylePaneFormatFilter w:val="D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1"/>
  <w:documentProtection w:edit="forms" w:formatting="1" w:enforcement="1" w:spinCount="100000" w:hashValue="I1bVmjw0vvZPWgyLYDBNOANWY6mqrQ87xlif42Wde/PcmGrVfKaEhXdntSOLD7pao45y3Oeq1Ke4eXvA64vmNw==" w:saltValue="bY1V998dSi3VDi+0E/WnKg==" w:algorithmName="SHA-512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3E35"/>
    <w:rsid w:val="000008EC"/>
    <w:rsid w:val="00003A4C"/>
    <w:rsid w:val="00010AD5"/>
    <w:rsid w:val="00017079"/>
    <w:rsid w:val="000414BB"/>
    <w:rsid w:val="00074A08"/>
    <w:rsid w:val="00077BBD"/>
    <w:rsid w:val="0008679B"/>
    <w:rsid w:val="000B047D"/>
    <w:rsid w:val="000B183F"/>
    <w:rsid w:val="000B7FC5"/>
    <w:rsid w:val="000C4B53"/>
    <w:rsid w:val="000E30F2"/>
    <w:rsid w:val="0011189C"/>
    <w:rsid w:val="00177534"/>
    <w:rsid w:val="00181B7B"/>
    <w:rsid w:val="00197482"/>
    <w:rsid w:val="001B78EB"/>
    <w:rsid w:val="001D03F5"/>
    <w:rsid w:val="002005F0"/>
    <w:rsid w:val="00226948"/>
    <w:rsid w:val="00230F8D"/>
    <w:rsid w:val="0024703B"/>
    <w:rsid w:val="00267CC2"/>
    <w:rsid w:val="002761CD"/>
    <w:rsid w:val="00284CF5"/>
    <w:rsid w:val="002A5CEF"/>
    <w:rsid w:val="002C5B09"/>
    <w:rsid w:val="002D42B5"/>
    <w:rsid w:val="002F5BF8"/>
    <w:rsid w:val="00333E22"/>
    <w:rsid w:val="003346C1"/>
    <w:rsid w:val="003405A2"/>
    <w:rsid w:val="00361EFB"/>
    <w:rsid w:val="00384E5D"/>
    <w:rsid w:val="00385F82"/>
    <w:rsid w:val="003A651D"/>
    <w:rsid w:val="003C3F8C"/>
    <w:rsid w:val="003E1623"/>
    <w:rsid w:val="004546DC"/>
    <w:rsid w:val="004549BD"/>
    <w:rsid w:val="00462C8A"/>
    <w:rsid w:val="004A4696"/>
    <w:rsid w:val="004B3DBE"/>
    <w:rsid w:val="004C11E7"/>
    <w:rsid w:val="004C4073"/>
    <w:rsid w:val="004D111F"/>
    <w:rsid w:val="004E6E0A"/>
    <w:rsid w:val="00501E4F"/>
    <w:rsid w:val="005100BE"/>
    <w:rsid w:val="00561634"/>
    <w:rsid w:val="00575C44"/>
    <w:rsid w:val="005A6450"/>
    <w:rsid w:val="005C5E22"/>
    <w:rsid w:val="005D41C6"/>
    <w:rsid w:val="005D48E3"/>
    <w:rsid w:val="005E0351"/>
    <w:rsid w:val="00624709"/>
    <w:rsid w:val="00637774"/>
    <w:rsid w:val="00647802"/>
    <w:rsid w:val="006512AD"/>
    <w:rsid w:val="0069391E"/>
    <w:rsid w:val="006A3D85"/>
    <w:rsid w:val="006B3CFA"/>
    <w:rsid w:val="006C2DF8"/>
    <w:rsid w:val="006D6DA6"/>
    <w:rsid w:val="006F3DC3"/>
    <w:rsid w:val="006F4612"/>
    <w:rsid w:val="007073E7"/>
    <w:rsid w:val="0071033B"/>
    <w:rsid w:val="00711A5F"/>
    <w:rsid w:val="007311B7"/>
    <w:rsid w:val="0073296D"/>
    <w:rsid w:val="007536C7"/>
    <w:rsid w:val="00762CF9"/>
    <w:rsid w:val="00791042"/>
    <w:rsid w:val="007D526E"/>
    <w:rsid w:val="007D6BE7"/>
    <w:rsid w:val="00831AF1"/>
    <w:rsid w:val="00832A08"/>
    <w:rsid w:val="00833CF0"/>
    <w:rsid w:val="008407C1"/>
    <w:rsid w:val="008542D6"/>
    <w:rsid w:val="008C1E49"/>
    <w:rsid w:val="008F474A"/>
    <w:rsid w:val="00927232"/>
    <w:rsid w:val="00932F7D"/>
    <w:rsid w:val="00945DED"/>
    <w:rsid w:val="00945F23"/>
    <w:rsid w:val="009540FF"/>
    <w:rsid w:val="00995A2D"/>
    <w:rsid w:val="009A3E35"/>
    <w:rsid w:val="009B4EA6"/>
    <w:rsid w:val="00A04414"/>
    <w:rsid w:val="00A41AE9"/>
    <w:rsid w:val="00A52D0F"/>
    <w:rsid w:val="00A71589"/>
    <w:rsid w:val="00A84A69"/>
    <w:rsid w:val="00A8560D"/>
    <w:rsid w:val="00A96148"/>
    <w:rsid w:val="00AA6218"/>
    <w:rsid w:val="00AB5D47"/>
    <w:rsid w:val="00AC5A00"/>
    <w:rsid w:val="00AC7147"/>
    <w:rsid w:val="00B06138"/>
    <w:rsid w:val="00B1751F"/>
    <w:rsid w:val="00B336E5"/>
    <w:rsid w:val="00B562EB"/>
    <w:rsid w:val="00B80229"/>
    <w:rsid w:val="00B97B0B"/>
    <w:rsid w:val="00BD1950"/>
    <w:rsid w:val="00C56FDF"/>
    <w:rsid w:val="00C67675"/>
    <w:rsid w:val="00C70B71"/>
    <w:rsid w:val="00C849BB"/>
    <w:rsid w:val="00CA0710"/>
    <w:rsid w:val="00CD4BDA"/>
    <w:rsid w:val="00CE2DAF"/>
    <w:rsid w:val="00CF17B6"/>
    <w:rsid w:val="00CF208F"/>
    <w:rsid w:val="00D27705"/>
    <w:rsid w:val="00D301F3"/>
    <w:rsid w:val="00D6790E"/>
    <w:rsid w:val="00D843F7"/>
    <w:rsid w:val="00D851C0"/>
    <w:rsid w:val="00DB7425"/>
    <w:rsid w:val="00DE7116"/>
    <w:rsid w:val="00E03DBD"/>
    <w:rsid w:val="00E11347"/>
    <w:rsid w:val="00E22DBD"/>
    <w:rsid w:val="00E50BBD"/>
    <w:rsid w:val="00E5241E"/>
    <w:rsid w:val="00E74BCC"/>
    <w:rsid w:val="00E754F2"/>
    <w:rsid w:val="00E97E20"/>
    <w:rsid w:val="00EA4B2B"/>
    <w:rsid w:val="00EB06CD"/>
    <w:rsid w:val="00EC793F"/>
    <w:rsid w:val="00EE30BD"/>
    <w:rsid w:val="00EF38D5"/>
    <w:rsid w:val="00F17D2D"/>
    <w:rsid w:val="00F25E44"/>
    <w:rsid w:val="00F40D70"/>
    <w:rsid w:val="00F76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9839AA"/>
  <w15:chartTrackingRefBased/>
  <w15:docId w15:val="{99E99F52-FA8B-406A-91C0-70E46F6866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BundesSans Regular" w:eastAsiaTheme="minorHAnsi" w:hAnsi="BundesSans Regular" w:cstheme="minorBidi"/>
        <w:sz w:val="24"/>
        <w:szCs w:val="24"/>
        <w:lang w:val="de-DE" w:eastAsia="en-US" w:bidi="ar-SA"/>
      </w:rPr>
    </w:rPrDefault>
    <w:pPrDefault>
      <w:pPr>
        <w:spacing w:after="360"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uiPriority="21" w:qFormat="1"/>
    <w:lsdException w:name="Subtle Reference" w:semiHidden="1" w:uiPriority="31" w:qFormat="1"/>
    <w:lsdException w:name="Intense Reference" w:semiHidden="1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uiPriority="19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A651D"/>
    <w:pPr>
      <w:spacing w:after="240" w:line="300" w:lineRule="auto"/>
    </w:pPr>
    <w:rPr>
      <w:rFonts w:asciiTheme="minorHAnsi" w:hAnsiTheme="minorHAnsi"/>
    </w:rPr>
  </w:style>
  <w:style w:type="paragraph" w:styleId="berschrift1">
    <w:name w:val="heading 1"/>
    <w:aliases w:val="Überschrift 1 ITZBund"/>
    <w:basedOn w:val="Standard"/>
    <w:next w:val="Standard"/>
    <w:link w:val="berschrift1Zchn"/>
    <w:uiPriority w:val="9"/>
    <w:qFormat/>
    <w:rsid w:val="002761CD"/>
    <w:pPr>
      <w:keepNext/>
      <w:keepLines/>
      <w:spacing w:before="340" w:after="180"/>
      <w:outlineLvl w:val="0"/>
    </w:pPr>
    <w:rPr>
      <w:rFonts w:asciiTheme="majorHAnsi" w:eastAsiaTheme="majorEastAsia" w:hAnsiTheme="majorHAnsi" w:cstheme="majorBidi"/>
      <w:b/>
      <w:color w:val="007A89" w:themeColor="text2"/>
      <w:sz w:val="36"/>
      <w:szCs w:val="32"/>
    </w:rPr>
  </w:style>
  <w:style w:type="paragraph" w:styleId="berschrift2">
    <w:name w:val="heading 2"/>
    <w:aliases w:val="Überschrift 2 ITZBund"/>
    <w:basedOn w:val="Standard"/>
    <w:next w:val="Standard"/>
    <w:link w:val="berschrift2Zchn"/>
    <w:uiPriority w:val="9"/>
    <w:qFormat/>
    <w:rsid w:val="002761CD"/>
    <w:pPr>
      <w:keepNext/>
      <w:keepLines/>
      <w:spacing w:before="360" w:after="180"/>
      <w:outlineLvl w:val="1"/>
    </w:pPr>
    <w:rPr>
      <w:rFonts w:asciiTheme="majorHAnsi" w:eastAsiaTheme="majorEastAsia" w:hAnsiTheme="majorHAnsi" w:cstheme="majorBidi"/>
      <w:b/>
      <w:color w:val="333333" w:themeColor="text1"/>
      <w:sz w:val="32"/>
      <w:szCs w:val="26"/>
    </w:rPr>
  </w:style>
  <w:style w:type="paragraph" w:styleId="berschrift3">
    <w:name w:val="heading 3"/>
    <w:aliases w:val="Überschrift 3 ITZBund"/>
    <w:basedOn w:val="Standard"/>
    <w:next w:val="Standard"/>
    <w:link w:val="berschrift3Zchn"/>
    <w:uiPriority w:val="9"/>
    <w:qFormat/>
    <w:rsid w:val="002761CD"/>
    <w:pPr>
      <w:keepNext/>
      <w:keepLines/>
      <w:spacing w:before="360" w:after="180"/>
      <w:outlineLvl w:val="2"/>
    </w:pPr>
    <w:rPr>
      <w:rFonts w:asciiTheme="majorHAnsi" w:eastAsiaTheme="majorEastAsia" w:hAnsiTheme="majorHAnsi" w:cstheme="majorBidi"/>
      <w:b/>
      <w:color w:val="007A89" w:themeColor="text2"/>
      <w:sz w:val="28"/>
    </w:rPr>
  </w:style>
  <w:style w:type="paragraph" w:styleId="berschrift4">
    <w:name w:val="heading 4"/>
    <w:aliases w:val="Überschrift 4 ITZBund"/>
    <w:basedOn w:val="Standard"/>
    <w:next w:val="Standard"/>
    <w:link w:val="berschrift4Zchn"/>
    <w:uiPriority w:val="9"/>
    <w:qFormat/>
    <w:rsid w:val="002761CD"/>
    <w:pPr>
      <w:keepNext/>
      <w:keepLines/>
      <w:spacing w:before="360" w:after="0"/>
      <w:outlineLvl w:val="3"/>
    </w:pPr>
    <w:rPr>
      <w:rFonts w:asciiTheme="majorHAnsi" w:eastAsiaTheme="majorEastAsia" w:hAnsiTheme="majorHAnsi" w:cstheme="majorBidi"/>
      <w:b/>
      <w:iCs/>
      <w:color w:val="333333" w:themeColor="text1"/>
    </w:rPr>
  </w:style>
  <w:style w:type="paragraph" w:styleId="berschrift5">
    <w:name w:val="heading 5"/>
    <w:aliases w:val="Überschrift 5 ITZBund"/>
    <w:basedOn w:val="Standard"/>
    <w:next w:val="Standard"/>
    <w:link w:val="berschrift5Zchn"/>
    <w:uiPriority w:val="9"/>
    <w:qFormat/>
    <w:rsid w:val="002761CD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  <w:color w:val="007A89" w:themeColor="text2"/>
    </w:rPr>
  </w:style>
  <w:style w:type="paragraph" w:styleId="berschrift6">
    <w:name w:val="heading 6"/>
    <w:aliases w:val="Überschrift 6 ITZBund"/>
    <w:basedOn w:val="Standard"/>
    <w:next w:val="Standard"/>
    <w:link w:val="berschrift6Zchn"/>
    <w:uiPriority w:val="9"/>
    <w:qFormat/>
    <w:rsid w:val="003A651D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333333" w:themeColor="text1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2761CD"/>
    <w:pPr>
      <w:keepNext/>
      <w:keepLines/>
      <w:numPr>
        <w:ilvl w:val="6"/>
        <w:numId w:val="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003C44" w:themeColor="accent1" w:themeShade="7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2761CD"/>
    <w:pPr>
      <w:keepNext/>
      <w:keepLines/>
      <w:numPr>
        <w:ilvl w:val="7"/>
        <w:numId w:val="2"/>
      </w:numPr>
      <w:spacing w:before="40" w:after="0"/>
      <w:outlineLvl w:val="7"/>
    </w:pPr>
    <w:rPr>
      <w:rFonts w:asciiTheme="majorHAnsi" w:eastAsiaTheme="majorEastAsia" w:hAnsiTheme="majorHAnsi" w:cstheme="majorBidi"/>
      <w:color w:val="525252" w:themeColor="text1" w:themeTint="D8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2761CD"/>
    <w:pPr>
      <w:keepNext/>
      <w:keepLines/>
      <w:numPr>
        <w:ilvl w:val="8"/>
        <w:numId w:val="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525252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aliases w:val="Kein Leerraum ITZBund"/>
    <w:basedOn w:val="Standard"/>
    <w:uiPriority w:val="1"/>
    <w:semiHidden/>
    <w:qFormat/>
    <w:rsid w:val="002761CD"/>
    <w:pPr>
      <w:spacing w:after="0"/>
    </w:pPr>
  </w:style>
  <w:style w:type="paragraph" w:customStyle="1" w:styleId="Nrberschrift5ITZBund">
    <w:name w:val="Nr. Überschrift 5 ITZBund"/>
    <w:basedOn w:val="berschrift5"/>
    <w:next w:val="Standard"/>
    <w:link w:val="Nrberschrift5ITZBundZchn"/>
    <w:uiPriority w:val="4"/>
    <w:qFormat/>
    <w:rsid w:val="002761CD"/>
    <w:pPr>
      <w:numPr>
        <w:ilvl w:val="4"/>
        <w:numId w:val="2"/>
      </w:numPr>
    </w:pPr>
  </w:style>
  <w:style w:type="paragraph" w:customStyle="1" w:styleId="Nrberschrift6ITZBund">
    <w:name w:val="Nr. Überschrift 6 ITZBund"/>
    <w:basedOn w:val="berschrift6"/>
    <w:next w:val="Standard"/>
    <w:link w:val="Nrberschrift6ITZBundZchn"/>
    <w:uiPriority w:val="4"/>
    <w:qFormat/>
    <w:rsid w:val="002761CD"/>
    <w:pPr>
      <w:numPr>
        <w:ilvl w:val="5"/>
        <w:numId w:val="2"/>
      </w:numPr>
    </w:pPr>
  </w:style>
  <w:style w:type="character" w:customStyle="1" w:styleId="berschrift4Zchn">
    <w:name w:val="Überschrift 4 Zchn"/>
    <w:aliases w:val="Überschrift 4 ITZBund Zchn"/>
    <w:basedOn w:val="Absatz-Standardschriftart"/>
    <w:link w:val="berschrift4"/>
    <w:uiPriority w:val="9"/>
    <w:rsid w:val="002761CD"/>
    <w:rPr>
      <w:rFonts w:asciiTheme="majorHAnsi" w:eastAsiaTheme="majorEastAsia" w:hAnsiTheme="majorHAnsi" w:cstheme="majorBidi"/>
      <w:b/>
      <w:iCs/>
      <w:color w:val="333333" w:themeColor="text1"/>
    </w:rPr>
  </w:style>
  <w:style w:type="paragraph" w:customStyle="1" w:styleId="Nrberschrift2ITZBund">
    <w:name w:val="Nr. Überschrift 2 ITZBund"/>
    <w:basedOn w:val="berschrift2"/>
    <w:next w:val="Standard"/>
    <w:link w:val="Nrberschrift2ITZBundZchn"/>
    <w:uiPriority w:val="4"/>
    <w:qFormat/>
    <w:rsid w:val="002761CD"/>
    <w:pPr>
      <w:numPr>
        <w:ilvl w:val="1"/>
        <w:numId w:val="2"/>
      </w:numPr>
    </w:pPr>
  </w:style>
  <w:style w:type="character" w:customStyle="1" w:styleId="Nrberschrift2ITZBundZchn">
    <w:name w:val="Nr. Überschrift 2 ITZBund Zchn"/>
    <w:basedOn w:val="berschrift4Zchn"/>
    <w:link w:val="Nrberschrift2ITZBund"/>
    <w:uiPriority w:val="4"/>
    <w:rsid w:val="002761CD"/>
    <w:rPr>
      <w:rFonts w:asciiTheme="majorHAnsi" w:eastAsiaTheme="majorEastAsia" w:hAnsiTheme="majorHAnsi" w:cstheme="majorBidi"/>
      <w:b/>
      <w:iCs w:val="0"/>
      <w:color w:val="333333" w:themeColor="text1"/>
      <w:sz w:val="32"/>
      <w:szCs w:val="26"/>
    </w:rPr>
  </w:style>
  <w:style w:type="character" w:customStyle="1" w:styleId="berschrift2Zchn">
    <w:name w:val="Überschrift 2 Zchn"/>
    <w:aliases w:val="Überschrift 2 ITZBund Zchn"/>
    <w:basedOn w:val="Absatz-Standardschriftart"/>
    <w:link w:val="berschrift2"/>
    <w:uiPriority w:val="9"/>
    <w:rsid w:val="002761CD"/>
    <w:rPr>
      <w:rFonts w:asciiTheme="majorHAnsi" w:eastAsiaTheme="majorEastAsia" w:hAnsiTheme="majorHAnsi" w:cstheme="majorBidi"/>
      <w:b/>
      <w:color w:val="333333" w:themeColor="text1"/>
      <w:sz w:val="32"/>
      <w:szCs w:val="26"/>
    </w:rPr>
  </w:style>
  <w:style w:type="paragraph" w:customStyle="1" w:styleId="Nrberschrift3ITZBund">
    <w:name w:val="Nr. Überschrift 3 ITZBund"/>
    <w:basedOn w:val="berschrift3"/>
    <w:next w:val="Standard"/>
    <w:link w:val="Nrberschrift3ITZBundZchn"/>
    <w:uiPriority w:val="4"/>
    <w:qFormat/>
    <w:rsid w:val="002761CD"/>
    <w:pPr>
      <w:numPr>
        <w:ilvl w:val="2"/>
        <w:numId w:val="2"/>
      </w:numPr>
    </w:pPr>
    <w:rPr>
      <w:szCs w:val="26"/>
    </w:rPr>
  </w:style>
  <w:style w:type="character" w:customStyle="1" w:styleId="Nrberschrift3ITZBundZchn">
    <w:name w:val="Nr. Überschrift 3 ITZBund Zchn"/>
    <w:basedOn w:val="Nrberschrift2ITZBundZchn"/>
    <w:link w:val="Nrberschrift3ITZBund"/>
    <w:uiPriority w:val="4"/>
    <w:rsid w:val="002761CD"/>
    <w:rPr>
      <w:rFonts w:asciiTheme="majorHAnsi" w:eastAsiaTheme="majorEastAsia" w:hAnsiTheme="majorHAnsi" w:cstheme="majorBidi"/>
      <w:b/>
      <w:iCs w:val="0"/>
      <w:color w:val="007A89" w:themeColor="text2"/>
      <w:sz w:val="28"/>
      <w:szCs w:val="26"/>
    </w:rPr>
  </w:style>
  <w:style w:type="character" w:customStyle="1" w:styleId="berschrift3Zchn">
    <w:name w:val="Überschrift 3 Zchn"/>
    <w:aliases w:val="Überschrift 3 ITZBund Zchn"/>
    <w:basedOn w:val="Absatz-Standardschriftart"/>
    <w:link w:val="berschrift3"/>
    <w:uiPriority w:val="9"/>
    <w:rsid w:val="002761CD"/>
    <w:rPr>
      <w:rFonts w:asciiTheme="majorHAnsi" w:eastAsiaTheme="majorEastAsia" w:hAnsiTheme="majorHAnsi" w:cstheme="majorBidi"/>
      <w:b/>
      <w:color w:val="007A89" w:themeColor="text2"/>
      <w:sz w:val="28"/>
    </w:rPr>
  </w:style>
  <w:style w:type="paragraph" w:customStyle="1" w:styleId="Nrberschrift1ITZBund">
    <w:name w:val="Nr. Überschrift 1 ITZBund"/>
    <w:basedOn w:val="berschrift1"/>
    <w:next w:val="Standard"/>
    <w:link w:val="Nrberschrift1ITZBundZchn"/>
    <w:uiPriority w:val="4"/>
    <w:qFormat/>
    <w:rsid w:val="002761CD"/>
    <w:pPr>
      <w:numPr>
        <w:numId w:val="2"/>
      </w:numPr>
    </w:pPr>
  </w:style>
  <w:style w:type="character" w:customStyle="1" w:styleId="Nrberschrift1ITZBundZchn">
    <w:name w:val="Nr. Überschrift 1 ITZBund Zchn"/>
    <w:basedOn w:val="berschrift1Zchn"/>
    <w:link w:val="Nrberschrift1ITZBund"/>
    <w:uiPriority w:val="4"/>
    <w:rsid w:val="002761CD"/>
    <w:rPr>
      <w:rFonts w:asciiTheme="majorHAnsi" w:eastAsiaTheme="majorEastAsia" w:hAnsiTheme="majorHAnsi" w:cstheme="majorBidi"/>
      <w:b/>
      <w:color w:val="007A89" w:themeColor="text2"/>
      <w:sz w:val="36"/>
      <w:szCs w:val="32"/>
    </w:rPr>
  </w:style>
  <w:style w:type="character" w:customStyle="1" w:styleId="berschrift1Zchn">
    <w:name w:val="Überschrift 1 Zchn"/>
    <w:aliases w:val="Überschrift 1 ITZBund Zchn"/>
    <w:basedOn w:val="Absatz-Standardschriftart"/>
    <w:link w:val="berschrift1"/>
    <w:uiPriority w:val="9"/>
    <w:rsid w:val="002761CD"/>
    <w:rPr>
      <w:rFonts w:asciiTheme="majorHAnsi" w:eastAsiaTheme="majorEastAsia" w:hAnsiTheme="majorHAnsi" w:cstheme="majorBidi"/>
      <w:b/>
      <w:color w:val="007A89" w:themeColor="text2"/>
      <w:sz w:val="36"/>
      <w:szCs w:val="32"/>
    </w:rPr>
  </w:style>
  <w:style w:type="character" w:customStyle="1" w:styleId="berschrift5Zchn">
    <w:name w:val="Überschrift 5 Zchn"/>
    <w:aliases w:val="Überschrift 5 ITZBund Zchn"/>
    <w:basedOn w:val="Absatz-Standardschriftart"/>
    <w:link w:val="berschrift5"/>
    <w:uiPriority w:val="9"/>
    <w:rsid w:val="002761CD"/>
    <w:rPr>
      <w:rFonts w:asciiTheme="majorHAnsi" w:eastAsiaTheme="majorEastAsia" w:hAnsiTheme="majorHAnsi" w:cstheme="majorBidi"/>
      <w:b/>
      <w:color w:val="007A89" w:themeColor="text2"/>
    </w:rPr>
  </w:style>
  <w:style w:type="character" w:customStyle="1" w:styleId="berschrift6Zchn">
    <w:name w:val="Überschrift 6 Zchn"/>
    <w:aliases w:val="Überschrift 6 ITZBund Zchn"/>
    <w:basedOn w:val="Absatz-Standardschriftart"/>
    <w:link w:val="berschrift6"/>
    <w:uiPriority w:val="9"/>
    <w:rsid w:val="003A651D"/>
    <w:rPr>
      <w:rFonts w:asciiTheme="majorHAnsi" w:eastAsiaTheme="majorEastAsia" w:hAnsiTheme="majorHAnsi" w:cstheme="majorBidi"/>
      <w:b/>
      <w:color w:val="333333" w:themeColor="text1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2761CD"/>
    <w:rPr>
      <w:rFonts w:asciiTheme="majorHAnsi" w:eastAsiaTheme="majorEastAsia" w:hAnsiTheme="majorHAnsi" w:cstheme="majorBidi"/>
      <w:i/>
      <w:iCs/>
      <w:color w:val="003C44" w:themeColor="accent1" w:themeShade="7F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2761CD"/>
    <w:rPr>
      <w:rFonts w:asciiTheme="majorHAnsi" w:eastAsiaTheme="majorEastAsia" w:hAnsiTheme="majorHAnsi" w:cstheme="majorBidi"/>
      <w:color w:val="525252" w:themeColor="text1" w:themeTint="D8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2761CD"/>
    <w:rPr>
      <w:rFonts w:asciiTheme="majorHAnsi" w:eastAsiaTheme="majorEastAsia" w:hAnsiTheme="majorHAnsi" w:cstheme="majorBidi"/>
      <w:i/>
      <w:iCs/>
      <w:color w:val="525252" w:themeColor="text1" w:themeTint="D8"/>
      <w:sz w:val="21"/>
      <w:szCs w:val="21"/>
    </w:rPr>
  </w:style>
  <w:style w:type="paragraph" w:styleId="Titel">
    <w:name w:val="Title"/>
    <w:aliases w:val="Titel ITZBund"/>
    <w:basedOn w:val="Standard"/>
    <w:next w:val="Standard"/>
    <w:link w:val="TitelZchn"/>
    <w:uiPriority w:val="10"/>
    <w:qFormat/>
    <w:rsid w:val="002D42B5"/>
    <w:pPr>
      <w:spacing w:line="240" w:lineRule="auto"/>
      <w:contextualSpacing/>
    </w:pPr>
    <w:rPr>
      <w:rFonts w:asciiTheme="majorHAnsi" w:eastAsiaTheme="majorEastAsia" w:hAnsiTheme="majorHAnsi" w:cstheme="majorBidi"/>
      <w:color w:val="007A89" w:themeColor="text2"/>
      <w:spacing w:val="-10"/>
      <w:kern w:val="28"/>
      <w:sz w:val="44"/>
      <w:szCs w:val="56"/>
    </w:rPr>
  </w:style>
  <w:style w:type="character" w:customStyle="1" w:styleId="TitelZchn">
    <w:name w:val="Titel Zchn"/>
    <w:aliases w:val="Titel ITZBund Zchn"/>
    <w:basedOn w:val="Absatz-Standardschriftart"/>
    <w:link w:val="Titel"/>
    <w:uiPriority w:val="10"/>
    <w:rsid w:val="002D42B5"/>
    <w:rPr>
      <w:rFonts w:asciiTheme="majorHAnsi" w:eastAsiaTheme="majorEastAsia" w:hAnsiTheme="majorHAnsi" w:cstheme="majorBidi"/>
      <w:color w:val="007A89" w:themeColor="text2"/>
      <w:spacing w:val="-10"/>
      <w:kern w:val="28"/>
      <w:sz w:val="44"/>
      <w:szCs w:val="56"/>
    </w:rPr>
  </w:style>
  <w:style w:type="paragraph" w:styleId="Untertitel">
    <w:name w:val="Subtitle"/>
    <w:aliases w:val="Untertitel ITZBund"/>
    <w:basedOn w:val="Standard"/>
    <w:next w:val="Standard"/>
    <w:link w:val="UntertitelZchn"/>
    <w:uiPriority w:val="11"/>
    <w:qFormat/>
    <w:rsid w:val="002D42B5"/>
    <w:pPr>
      <w:numPr>
        <w:ilvl w:val="1"/>
      </w:numPr>
    </w:pPr>
    <w:rPr>
      <w:rFonts w:eastAsiaTheme="minorEastAsia"/>
      <w:color w:val="333333" w:themeColor="text1"/>
      <w:sz w:val="28"/>
    </w:rPr>
  </w:style>
  <w:style w:type="character" w:customStyle="1" w:styleId="UntertitelZchn">
    <w:name w:val="Untertitel Zchn"/>
    <w:aliases w:val="Untertitel ITZBund Zchn"/>
    <w:basedOn w:val="Absatz-Standardschriftart"/>
    <w:link w:val="Untertitel"/>
    <w:uiPriority w:val="11"/>
    <w:rsid w:val="002D42B5"/>
    <w:rPr>
      <w:rFonts w:asciiTheme="minorHAnsi" w:eastAsiaTheme="minorEastAsia" w:hAnsiTheme="minorHAnsi"/>
      <w:color w:val="333333" w:themeColor="text1"/>
      <w:sz w:val="28"/>
    </w:rPr>
  </w:style>
  <w:style w:type="character" w:styleId="Fett">
    <w:name w:val="Strong"/>
    <w:basedOn w:val="Absatz-Standardschriftart"/>
    <w:uiPriority w:val="22"/>
    <w:semiHidden/>
    <w:unhideWhenUsed/>
    <w:qFormat/>
    <w:rsid w:val="002761CD"/>
    <w:rPr>
      <w:rFonts w:asciiTheme="minorHAnsi" w:hAnsiTheme="minorHAnsi"/>
      <w:b/>
      <w:bCs/>
    </w:rPr>
  </w:style>
  <w:style w:type="character" w:styleId="Hervorhebung">
    <w:name w:val="Emphasis"/>
    <w:aliases w:val="Hervorhebung ITZBund"/>
    <w:basedOn w:val="Absatz-Standardschriftart"/>
    <w:uiPriority w:val="20"/>
    <w:qFormat/>
    <w:rsid w:val="002761CD"/>
    <w:rPr>
      <w:b/>
      <w:i w:val="0"/>
      <w:iCs/>
      <w:kern w:val="0"/>
    </w:rPr>
  </w:style>
  <w:style w:type="paragraph" w:styleId="Listenabsatz">
    <w:name w:val="List Paragraph"/>
    <w:basedOn w:val="Standard"/>
    <w:uiPriority w:val="34"/>
    <w:qFormat/>
    <w:rsid w:val="002761CD"/>
    <w:pPr>
      <w:ind w:left="720"/>
      <w:contextualSpacing/>
    </w:pPr>
  </w:style>
  <w:style w:type="paragraph" w:styleId="Zitat">
    <w:name w:val="Quote"/>
    <w:aliases w:val="Zitat ITZBund"/>
    <w:basedOn w:val="Standard"/>
    <w:next w:val="Standard"/>
    <w:link w:val="ZitatZchn"/>
    <w:uiPriority w:val="29"/>
    <w:qFormat/>
    <w:rsid w:val="002761CD"/>
    <w:pPr>
      <w:spacing w:before="240"/>
      <w:ind w:left="862" w:right="862"/>
    </w:pPr>
    <w:rPr>
      <w:i/>
      <w:iCs/>
      <w:color w:val="007A89" w:themeColor="text2"/>
      <w:sz w:val="28"/>
    </w:rPr>
  </w:style>
  <w:style w:type="character" w:customStyle="1" w:styleId="ZitatZchn">
    <w:name w:val="Zitat Zchn"/>
    <w:aliases w:val="Zitat ITZBund Zchn"/>
    <w:basedOn w:val="Absatz-Standardschriftart"/>
    <w:link w:val="Zitat"/>
    <w:uiPriority w:val="29"/>
    <w:rsid w:val="002761CD"/>
    <w:rPr>
      <w:rFonts w:asciiTheme="minorHAnsi" w:hAnsiTheme="minorHAnsi"/>
      <w:i/>
      <w:iCs/>
      <w:color w:val="007A89" w:themeColor="text2"/>
      <w:sz w:val="28"/>
    </w:rPr>
  </w:style>
  <w:style w:type="paragraph" w:styleId="IntensivesZitat">
    <w:name w:val="Intense Quote"/>
    <w:aliases w:val="Intensives Zitat ITZBund"/>
    <w:basedOn w:val="Standard"/>
    <w:next w:val="Standard"/>
    <w:link w:val="IntensivesZitatZchn"/>
    <w:uiPriority w:val="30"/>
    <w:qFormat/>
    <w:rsid w:val="002761CD"/>
    <w:pPr>
      <w:pBdr>
        <w:top w:val="single" w:sz="4" w:space="10" w:color="007A89" w:themeColor="accent1"/>
        <w:bottom w:val="single" w:sz="4" w:space="10" w:color="007A89" w:themeColor="accent1"/>
      </w:pBdr>
      <w:spacing w:before="240"/>
      <w:ind w:left="862" w:right="862"/>
    </w:pPr>
    <w:rPr>
      <w:b/>
      <w:i/>
      <w:iCs/>
      <w:color w:val="007A89" w:themeColor="accent1"/>
      <w:sz w:val="28"/>
    </w:rPr>
  </w:style>
  <w:style w:type="character" w:customStyle="1" w:styleId="IntensivesZitatZchn">
    <w:name w:val="Intensives Zitat Zchn"/>
    <w:aliases w:val="Intensives Zitat ITZBund Zchn"/>
    <w:basedOn w:val="Absatz-Standardschriftart"/>
    <w:link w:val="IntensivesZitat"/>
    <w:uiPriority w:val="30"/>
    <w:rsid w:val="002761CD"/>
    <w:rPr>
      <w:rFonts w:asciiTheme="minorHAnsi" w:hAnsiTheme="minorHAnsi"/>
      <w:b/>
      <w:i/>
      <w:iCs/>
      <w:color w:val="007A89" w:themeColor="accent1"/>
      <w:sz w:val="28"/>
    </w:rPr>
  </w:style>
  <w:style w:type="character" w:styleId="SchwacheHervorhebung">
    <w:name w:val="Subtle Emphasis"/>
    <w:basedOn w:val="Absatz-Standardschriftart"/>
    <w:uiPriority w:val="19"/>
    <w:semiHidden/>
    <w:unhideWhenUsed/>
    <w:qFormat/>
    <w:rsid w:val="002761CD"/>
    <w:rPr>
      <w:i/>
      <w:iCs/>
      <w:color w:val="666666" w:themeColor="text1" w:themeTint="BF"/>
    </w:rPr>
  </w:style>
  <w:style w:type="character" w:styleId="IntensiveHervorhebung">
    <w:name w:val="Intense Emphasis"/>
    <w:aliases w:val="Intensive Hervorhebung ITZBund"/>
    <w:basedOn w:val="Absatz-Standardschriftart"/>
    <w:uiPriority w:val="21"/>
    <w:qFormat/>
    <w:rsid w:val="002761CD"/>
    <w:rPr>
      <w:b/>
      <w:i w:val="0"/>
      <w:iCs/>
      <w:color w:val="007A89" w:themeColor="accent1"/>
      <w:spacing w:val="0"/>
      <w14:numForm w14:val="default"/>
    </w:rPr>
  </w:style>
  <w:style w:type="character" w:styleId="SchwacherVerweis">
    <w:name w:val="Subtle Reference"/>
    <w:basedOn w:val="Absatz-Standardschriftart"/>
    <w:uiPriority w:val="31"/>
    <w:semiHidden/>
    <w:unhideWhenUsed/>
    <w:qFormat/>
    <w:rsid w:val="002761CD"/>
    <w:rPr>
      <w:caps w:val="0"/>
      <w:smallCaps w:val="0"/>
      <w:color w:val="7B7B7B" w:themeColor="text1" w:themeTint="A5"/>
    </w:rPr>
  </w:style>
  <w:style w:type="character" w:styleId="IntensiverVerweis">
    <w:name w:val="Intense Reference"/>
    <w:basedOn w:val="Absatz-Standardschriftart"/>
    <w:uiPriority w:val="32"/>
    <w:semiHidden/>
    <w:unhideWhenUsed/>
    <w:qFormat/>
    <w:rsid w:val="002761CD"/>
    <w:rPr>
      <w:b/>
      <w:bCs/>
      <w:caps w:val="0"/>
      <w:smallCaps w:val="0"/>
      <w:color w:val="007A89" w:themeColor="accent1"/>
      <w:spacing w:val="5"/>
    </w:rPr>
  </w:style>
  <w:style w:type="character" w:styleId="Buchtitel">
    <w:name w:val="Book Title"/>
    <w:basedOn w:val="Absatz-Standardschriftart"/>
    <w:uiPriority w:val="33"/>
    <w:semiHidden/>
    <w:qFormat/>
    <w:rsid w:val="002761CD"/>
    <w:rPr>
      <w:b/>
      <w:bCs/>
      <w:i/>
      <w:iCs/>
      <w:spacing w:val="5"/>
    </w:rPr>
  </w:style>
  <w:style w:type="paragraph" w:customStyle="1" w:styleId="Nrberschrift4ITZBund">
    <w:name w:val="Nr. Überschrift 4 ITZBund"/>
    <w:basedOn w:val="berschrift4"/>
    <w:next w:val="Standard"/>
    <w:link w:val="Nrberschrift4ITZBundZchn"/>
    <w:uiPriority w:val="4"/>
    <w:qFormat/>
    <w:rsid w:val="002761CD"/>
    <w:pPr>
      <w:numPr>
        <w:ilvl w:val="3"/>
        <w:numId w:val="1"/>
      </w:numPr>
    </w:pPr>
  </w:style>
  <w:style w:type="character" w:customStyle="1" w:styleId="Nrberschrift4ITZBundZchn">
    <w:name w:val="Nr. Überschrift 4 ITZBund Zchn"/>
    <w:basedOn w:val="berschrift4Zchn"/>
    <w:link w:val="Nrberschrift4ITZBund"/>
    <w:uiPriority w:val="4"/>
    <w:rsid w:val="002761CD"/>
    <w:rPr>
      <w:rFonts w:asciiTheme="majorHAnsi" w:eastAsiaTheme="majorEastAsia" w:hAnsiTheme="majorHAnsi" w:cstheme="majorBidi"/>
      <w:b/>
      <w:iCs/>
      <w:color w:val="333333" w:themeColor="text1"/>
    </w:rPr>
  </w:style>
  <w:style w:type="paragraph" w:styleId="Beschriftung">
    <w:name w:val="caption"/>
    <w:aliases w:val="Beschriftung ITZBund"/>
    <w:basedOn w:val="Standard"/>
    <w:next w:val="Standard"/>
    <w:uiPriority w:val="35"/>
    <w:semiHidden/>
    <w:unhideWhenUsed/>
    <w:qFormat/>
    <w:rsid w:val="002761CD"/>
    <w:pPr>
      <w:spacing w:before="120" w:after="200" w:line="240" w:lineRule="auto"/>
    </w:pPr>
    <w:rPr>
      <w:iCs/>
      <w:szCs w:val="18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2761CD"/>
    <w:pPr>
      <w:spacing w:line="259" w:lineRule="auto"/>
      <w:outlineLvl w:val="9"/>
    </w:pPr>
    <w:rPr>
      <w:b w:val="0"/>
      <w:color w:val="005B66" w:themeColor="accent1" w:themeShade="BF"/>
      <w:sz w:val="32"/>
      <w:lang w:eastAsia="de-DE"/>
    </w:rPr>
  </w:style>
  <w:style w:type="table" w:customStyle="1" w:styleId="ITZBund-Tabelle2">
    <w:name w:val="ITZBund-Tabelle2"/>
    <w:basedOn w:val="NormaleTabelle"/>
    <w:uiPriority w:val="99"/>
    <w:rsid w:val="003A651D"/>
    <w:pPr>
      <w:spacing w:after="0" w:line="240" w:lineRule="auto"/>
    </w:pPr>
    <w:tblPr>
      <w:tblStyleRowBandSize w:val="1"/>
      <w:tblStyleColBandSize w:val="1"/>
      <w:tblBorders>
        <w:top w:val="single" w:sz="4" w:space="0" w:color="007A89" w:themeColor="text2"/>
        <w:bottom w:val="single" w:sz="4" w:space="0" w:color="007A89" w:themeColor="text2"/>
        <w:insideH w:val="single" w:sz="4" w:space="0" w:color="007A89" w:themeColor="text2"/>
        <w:insideV w:val="single" w:sz="4" w:space="0" w:color="007A89" w:themeColor="text2"/>
      </w:tblBorders>
    </w:tblPr>
    <w:tcPr>
      <w:shd w:val="clear" w:color="auto" w:fill="auto"/>
    </w:tcPr>
    <w:tblStylePr w:type="firstRow">
      <w:rPr>
        <w:b/>
      </w:rPr>
      <w:tblPr/>
      <w:trPr>
        <w:tblHeader/>
      </w:trPr>
      <w:tcPr>
        <w:tcBorders>
          <w:top w:val="single" w:sz="4" w:space="0" w:color="007A89" w:themeColor="text2"/>
          <w:bottom w:val="single" w:sz="4" w:space="0" w:color="007A89" w:themeColor="text2"/>
          <w:insideH w:val="single" w:sz="4" w:space="0" w:color="007A89" w:themeColor="text2"/>
          <w:insideV w:val="single" w:sz="4" w:space="0" w:color="007A89" w:themeColor="text2"/>
        </w:tcBorders>
        <w:shd w:val="clear" w:color="auto" w:fill="E4E7E9" w:themeFill="accent3" w:themeFillTint="66"/>
      </w:tcPr>
    </w:tblStylePr>
    <w:tblStylePr w:type="lastRow">
      <w:rPr>
        <w:b/>
      </w:rPr>
      <w:tblPr/>
      <w:tcPr>
        <w:tcBorders>
          <w:bottom w:val="single" w:sz="4" w:space="0" w:color="007A89" w:themeColor="text2"/>
        </w:tcBorders>
        <w:shd w:val="clear" w:color="auto" w:fill="auto"/>
      </w:tcPr>
    </w:tblStylePr>
    <w:tblStylePr w:type="firstCol">
      <w:rPr>
        <w:b/>
      </w:rPr>
      <w:tblPr/>
      <w:tcPr>
        <w:tcBorders>
          <w:bottom w:val="single" w:sz="4" w:space="0" w:color="007A89" w:themeColor="text2"/>
          <w:right w:val="single" w:sz="4" w:space="0" w:color="007A89" w:themeColor="text2"/>
          <w:insideH w:val="single" w:sz="4" w:space="0" w:color="007A89" w:themeColor="text2"/>
          <w:insideV w:val="single" w:sz="4" w:space="0" w:color="007A89" w:themeColor="text2"/>
        </w:tcBorders>
        <w:shd w:val="clear" w:color="auto" w:fill="E4E7E9" w:themeFill="accent3" w:themeFillTint="66"/>
      </w:tcPr>
    </w:tblStylePr>
    <w:tblStylePr w:type="lastCol">
      <w:rPr>
        <w:b/>
      </w:rPr>
      <w:tblPr/>
      <w:tcPr>
        <w:tcBorders>
          <w:bottom w:val="single" w:sz="4" w:space="0" w:color="007A89" w:themeColor="text2"/>
          <w:insideH w:val="single" w:sz="4" w:space="0" w:color="007A89" w:themeColor="text2"/>
          <w:insideV w:val="single" w:sz="4" w:space="0" w:color="007A89" w:themeColor="text2"/>
        </w:tcBorders>
        <w:shd w:val="clear" w:color="auto" w:fill="auto"/>
      </w:tcPr>
    </w:tblStylePr>
    <w:tblStylePr w:type="band1Vert">
      <w:tblPr/>
      <w:tcPr>
        <w:tcBorders>
          <w:top w:val="single" w:sz="4" w:space="0" w:color="007A89" w:themeColor="text2"/>
          <w:left w:val="single" w:sz="4" w:space="0" w:color="007A89" w:themeColor="text2"/>
          <w:bottom w:val="single" w:sz="4" w:space="0" w:color="007A89" w:themeColor="text2"/>
          <w:right w:val="nil"/>
          <w:insideH w:val="single" w:sz="4" w:space="0" w:color="007A89" w:themeColor="text2"/>
          <w:insideV w:val="single" w:sz="4" w:space="0" w:color="007A89" w:themeColor="text2"/>
        </w:tcBorders>
        <w:shd w:val="clear" w:color="auto" w:fill="auto"/>
      </w:tcPr>
    </w:tblStylePr>
    <w:tblStylePr w:type="band2Vert">
      <w:tblPr/>
      <w:tcPr>
        <w:tcBorders>
          <w:top w:val="single" w:sz="4" w:space="0" w:color="auto"/>
          <w:left w:val="single" w:sz="4" w:space="0" w:color="007A89" w:themeColor="text2"/>
          <w:bottom w:val="single" w:sz="4" w:space="0" w:color="auto"/>
          <w:right w:val="nil"/>
          <w:insideH w:val="single" w:sz="4" w:space="0" w:color="007A89" w:themeColor="text2"/>
          <w:insideV w:val="single" w:sz="4" w:space="0" w:color="007A89" w:themeColor="text2"/>
        </w:tcBorders>
        <w:shd w:val="clear" w:color="auto" w:fill="F3F7FB" w:themeFill="background2"/>
      </w:tcPr>
    </w:tblStylePr>
    <w:tblStylePr w:type="band1Horz">
      <w:tblPr/>
      <w:tcPr>
        <w:tcBorders>
          <w:top w:val="single" w:sz="4" w:space="0" w:color="007A89" w:themeColor="text2"/>
          <w:left w:val="nil"/>
          <w:bottom w:val="single" w:sz="4" w:space="0" w:color="007A89" w:themeColor="text2"/>
          <w:right w:val="nil"/>
          <w:insideH w:val="single" w:sz="4" w:space="0" w:color="007A89" w:themeColor="text2"/>
          <w:insideV w:val="single" w:sz="4" w:space="0" w:color="007A89" w:themeColor="text2"/>
        </w:tcBorders>
        <w:shd w:val="clear" w:color="auto" w:fill="auto"/>
      </w:tcPr>
    </w:tblStylePr>
    <w:tblStylePr w:type="band2Horz">
      <w:tblPr/>
      <w:tcPr>
        <w:tcBorders>
          <w:top w:val="single" w:sz="4" w:space="0" w:color="007A89" w:themeColor="text2"/>
          <w:left w:val="nil"/>
          <w:bottom w:val="single" w:sz="4" w:space="0" w:color="007A89" w:themeColor="text2"/>
          <w:right w:val="nil"/>
          <w:insideH w:val="single" w:sz="4" w:space="0" w:color="007A89" w:themeColor="text2"/>
          <w:insideV w:val="single" w:sz="4" w:space="0" w:color="007A89" w:themeColor="text2"/>
        </w:tcBorders>
        <w:shd w:val="clear" w:color="auto" w:fill="F3F7FB" w:themeFill="background2"/>
      </w:tcPr>
    </w:tblStylePr>
  </w:style>
  <w:style w:type="table" w:customStyle="1" w:styleId="ITZBund-Tabelle1">
    <w:name w:val="ITZBund-Tabelle1"/>
    <w:basedOn w:val="NormaleTabelle"/>
    <w:uiPriority w:val="99"/>
    <w:rsid w:val="003A651D"/>
    <w:pPr>
      <w:spacing w:after="0" w:line="300" w:lineRule="auto"/>
    </w:pPr>
    <w:rPr>
      <w:rFonts w:asciiTheme="minorHAnsi" w:eastAsia="Times New Roman" w:hAnsiTheme="minorHAnsi" w:cs="Times New Roman"/>
      <w:szCs w:val="20"/>
      <w:lang w:eastAsia="de-DE"/>
    </w:rPr>
    <w:tblPr>
      <w:tblStyleRowBandSize w:val="1"/>
      <w:tblStyleColBandSize w:val="1"/>
      <w:tblBorders>
        <w:insideH w:val="single" w:sz="4" w:space="0" w:color="007A89" w:themeColor="text2"/>
        <w:insideV w:val="single" w:sz="4" w:space="0" w:color="007A89" w:themeColor="text2"/>
      </w:tblBorders>
    </w:tblPr>
    <w:tcPr>
      <w:shd w:val="clear" w:color="auto" w:fill="FFFFFF" w:themeFill="background1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rPr>
        <w:tblHeader/>
      </w:trPr>
      <w:tcPr>
        <w:tcBorders>
          <w:top w:val="nil"/>
          <w:left w:val="nil"/>
          <w:bottom w:val="single" w:sz="4" w:space="0" w:color="FFFFFF" w:themeColor="background1"/>
          <w:right w:val="nil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7A89" w:themeFill="text2"/>
      </w:tcPr>
    </w:tblStylePr>
    <w:tblStylePr w:type="lastRow">
      <w:rPr>
        <w:rFonts w:asciiTheme="minorHAnsi" w:hAnsiTheme="minorHAnsi"/>
        <w:b/>
        <w:bCs/>
        <w:color w:val="333333" w:themeColor="text1"/>
      </w:rPr>
      <w:tblPr/>
      <w:tcPr>
        <w:tcBorders>
          <w:top w:val="single" w:sz="4" w:space="0" w:color="007A89" w:themeColor="text2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D4C912" w:themeFill="accent2"/>
      </w:tcPr>
    </w:tblStylePr>
    <w:tblStylePr w:type="firstCol">
      <w:pPr>
        <w:jc w:val="left"/>
      </w:pPr>
      <w:rPr>
        <w:rFonts w:asciiTheme="majorHAnsi" w:hAnsiTheme="majorHAnsi"/>
        <w:b/>
        <w:bCs/>
        <w:color w:val="FFFFFF" w:themeColor="background1"/>
        <w:sz w:val="24"/>
      </w:rPr>
      <w:tblPr/>
      <w:tcPr>
        <w:tcBorders>
          <w:top w:val="single" w:sz="4" w:space="0" w:color="FFFFFF" w:themeColor="background1"/>
          <w:left w:val="nil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007A89" w:themeFill="text2"/>
      </w:tcPr>
    </w:tblStylePr>
    <w:tblStylePr w:type="lastCol">
      <w:rPr>
        <w:rFonts w:asciiTheme="minorHAnsi" w:hAnsiTheme="minorHAnsi"/>
        <w:b/>
        <w:bCs/>
        <w:color w:val="333333" w:themeColor="text1"/>
      </w:rPr>
      <w:tblPr/>
      <w:tcPr>
        <w:tcBorders>
          <w:top w:val="nil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D4C912" w:themeFill="accent2"/>
      </w:tcPr>
    </w:tblStylePr>
    <w:tblStylePr w:type="band1Vert">
      <w:tblPr/>
      <w:tcPr>
        <w:tcBorders>
          <w:top w:val="nil"/>
          <w:left w:val="single" w:sz="4" w:space="0" w:color="007A89" w:themeColor="text2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FFFFF" w:themeFill="background1"/>
      </w:tcPr>
    </w:tblStylePr>
    <w:tblStylePr w:type="band2Vert">
      <w:tblPr/>
      <w:tcPr>
        <w:tcBorders>
          <w:top w:val="nil"/>
          <w:left w:val="single" w:sz="4" w:space="0" w:color="007A89" w:themeColor="text2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3F7FB" w:themeFill="background2"/>
      </w:tcPr>
    </w:tblStylePr>
    <w:tblStylePr w:type="band1Horz">
      <w:tblPr/>
      <w:tcPr>
        <w:tcBorders>
          <w:top w:val="single" w:sz="4" w:space="0" w:color="007A89" w:themeColor="text2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FFFFF" w:themeFill="background1"/>
      </w:tcPr>
    </w:tblStylePr>
    <w:tblStylePr w:type="band2Horz">
      <w:tblPr/>
      <w:tcPr>
        <w:tcBorders>
          <w:top w:val="single" w:sz="4" w:space="0" w:color="007A89" w:themeColor="text2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3F7FB" w:themeFill="background2"/>
      </w:tcPr>
    </w:tblStylePr>
  </w:style>
  <w:style w:type="character" w:customStyle="1" w:styleId="Nrberschrift5ITZBundZchn">
    <w:name w:val="Nr. Überschrift 5 ITZBund Zchn"/>
    <w:basedOn w:val="berschrift5Zchn"/>
    <w:link w:val="Nrberschrift5ITZBund"/>
    <w:uiPriority w:val="4"/>
    <w:rsid w:val="002761CD"/>
    <w:rPr>
      <w:rFonts w:asciiTheme="majorHAnsi" w:eastAsiaTheme="majorEastAsia" w:hAnsiTheme="majorHAnsi" w:cstheme="majorBidi"/>
      <w:b/>
      <w:color w:val="007A89" w:themeColor="text2"/>
    </w:rPr>
  </w:style>
  <w:style w:type="table" w:styleId="Tabellenraster">
    <w:name w:val="Table Grid"/>
    <w:basedOn w:val="NormaleTabelle"/>
    <w:uiPriority w:val="39"/>
    <w:rsid w:val="006B3C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D19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D1950"/>
    <w:rPr>
      <w:rFonts w:ascii="Segoe UI" w:hAnsi="Segoe UI" w:cs="Segoe UI"/>
      <w:sz w:val="18"/>
      <w:szCs w:val="18"/>
    </w:rPr>
  </w:style>
  <w:style w:type="table" w:styleId="EinfacheTabelle1">
    <w:name w:val="Plain Table 1"/>
    <w:basedOn w:val="NormaleTabelle"/>
    <w:uiPriority w:val="41"/>
    <w:rsid w:val="004C407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ellemithellemGitternetz">
    <w:name w:val="Grid Table Light"/>
    <w:basedOn w:val="NormaleTabelle"/>
    <w:uiPriority w:val="40"/>
    <w:rsid w:val="004C407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Verzeichnis1">
    <w:name w:val="toc 1"/>
    <w:basedOn w:val="Standard"/>
    <w:next w:val="Standard"/>
    <w:autoRedefine/>
    <w:uiPriority w:val="39"/>
    <w:unhideWhenUsed/>
    <w:rsid w:val="001B78EB"/>
    <w:pPr>
      <w:spacing w:after="100"/>
    </w:pPr>
    <w:rPr>
      <w:color w:val="007A89" w:themeColor="text2"/>
    </w:rPr>
  </w:style>
  <w:style w:type="paragraph" w:styleId="Verzeichnis2">
    <w:name w:val="toc 2"/>
    <w:basedOn w:val="Standard"/>
    <w:next w:val="Standard"/>
    <w:autoRedefine/>
    <w:uiPriority w:val="39"/>
    <w:unhideWhenUsed/>
    <w:rsid w:val="00B336E5"/>
    <w:pPr>
      <w:spacing w:after="100"/>
      <w:ind w:left="240"/>
    </w:pPr>
  </w:style>
  <w:style w:type="character" w:styleId="Hyperlink">
    <w:name w:val="Hyperlink"/>
    <w:basedOn w:val="Absatz-Standardschriftart"/>
    <w:uiPriority w:val="99"/>
    <w:unhideWhenUsed/>
    <w:rsid w:val="00B336E5"/>
    <w:rPr>
      <w:color w:val="007A89" w:themeColor="hyperlink"/>
      <w:u w:val="single"/>
    </w:rPr>
  </w:style>
  <w:style w:type="character" w:customStyle="1" w:styleId="Nrberschrift6ITZBundZchn">
    <w:name w:val="Nr. Überschrift 6 ITZBund Zchn"/>
    <w:basedOn w:val="berschrift6Zchn"/>
    <w:link w:val="Nrberschrift6ITZBund"/>
    <w:uiPriority w:val="4"/>
    <w:rsid w:val="002761CD"/>
    <w:rPr>
      <w:rFonts w:asciiTheme="majorHAnsi" w:eastAsiaTheme="majorEastAsia" w:hAnsiTheme="majorHAnsi" w:cstheme="majorBidi"/>
      <w:b/>
      <w:color w:val="333333" w:themeColor="text1"/>
    </w:rPr>
  </w:style>
  <w:style w:type="character" w:styleId="SmartHyperlink">
    <w:name w:val="Smart Hyperlink"/>
    <w:aliases w:val="Querverweis"/>
    <w:basedOn w:val="Absatz-Standardschriftart"/>
    <w:uiPriority w:val="19"/>
    <w:rsid w:val="005E0351"/>
    <w:rPr>
      <w:u w:val="dotted"/>
    </w:rPr>
  </w:style>
  <w:style w:type="paragraph" w:customStyle="1" w:styleId="InhaltberschriftITZBund">
    <w:name w:val="Inhaltüberschrift ITZBund"/>
    <w:next w:val="Standard"/>
    <w:uiPriority w:val="39"/>
    <w:unhideWhenUsed/>
    <w:qFormat/>
    <w:rsid w:val="003A651D"/>
    <w:pPr>
      <w:spacing w:before="360" w:after="120"/>
      <w:outlineLvl w:val="0"/>
    </w:pPr>
    <w:rPr>
      <w:rFonts w:asciiTheme="majorHAnsi" w:eastAsiaTheme="majorEastAsia" w:hAnsiTheme="majorHAnsi" w:cstheme="majorBidi"/>
      <w:b/>
      <w:color w:val="007A89" w:themeColor="text2"/>
      <w:sz w:val="36"/>
      <w:szCs w:val="32"/>
      <w:lang w:eastAsia="de-DE"/>
    </w:rPr>
  </w:style>
  <w:style w:type="paragraph" w:customStyle="1" w:styleId="Tabellen-StandardITZBund">
    <w:name w:val="Tabellen-Standard ITZBund"/>
    <w:basedOn w:val="Standard"/>
    <w:uiPriority w:val="1"/>
    <w:qFormat/>
    <w:rsid w:val="002D42B5"/>
    <w:pPr>
      <w:spacing w:before="120" w:after="120"/>
    </w:pPr>
  </w:style>
  <w:style w:type="table" w:customStyle="1" w:styleId="ITZBund-Tabelle3">
    <w:name w:val="ITZBund-Tabelle3"/>
    <w:basedOn w:val="ITZBund-Tabelle1"/>
    <w:uiPriority w:val="99"/>
    <w:rsid w:val="003A651D"/>
    <w:pPr>
      <w:spacing w:line="240" w:lineRule="auto"/>
    </w:pPr>
    <w:tblPr/>
    <w:tcPr>
      <w:shd w:val="clear" w:color="auto" w:fill="FFFFFF" w:themeFill="background1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rPr>
        <w:tblHeader/>
      </w:trPr>
      <w:tcPr>
        <w:tcBorders>
          <w:top w:val="nil"/>
          <w:left w:val="nil"/>
          <w:bottom w:val="single" w:sz="4" w:space="0" w:color="FFFFFF" w:themeColor="background1"/>
          <w:right w:val="nil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B4D59"/>
      </w:tcPr>
    </w:tblStylePr>
    <w:tblStylePr w:type="lastRow">
      <w:rPr>
        <w:rFonts w:asciiTheme="minorHAnsi" w:hAnsiTheme="minorHAnsi"/>
        <w:b/>
        <w:bCs/>
        <w:color w:val="333333" w:themeColor="text1"/>
      </w:rPr>
      <w:tblPr/>
      <w:tcPr>
        <w:tcBorders>
          <w:top w:val="single" w:sz="4" w:space="0" w:color="007A89" w:themeColor="text2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D4C912" w:themeFill="accent2"/>
      </w:tcPr>
    </w:tblStylePr>
    <w:tblStylePr w:type="firstCol">
      <w:pPr>
        <w:jc w:val="left"/>
      </w:pPr>
      <w:rPr>
        <w:rFonts w:asciiTheme="majorHAnsi" w:hAnsiTheme="majorHAnsi"/>
        <w:b/>
        <w:bCs/>
        <w:color w:val="FFFFFF" w:themeColor="background1"/>
        <w:sz w:val="24"/>
      </w:rPr>
      <w:tblPr/>
      <w:tcPr>
        <w:tcBorders>
          <w:top w:val="single" w:sz="4" w:space="0" w:color="FFFFFF" w:themeColor="background1"/>
          <w:left w:val="nil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0B4D59"/>
      </w:tcPr>
    </w:tblStylePr>
    <w:tblStylePr w:type="lastCol">
      <w:rPr>
        <w:rFonts w:asciiTheme="minorHAnsi" w:hAnsiTheme="minorHAnsi"/>
        <w:b/>
        <w:bCs/>
        <w:color w:val="333333" w:themeColor="text1"/>
      </w:rPr>
      <w:tblPr/>
      <w:tcPr>
        <w:tcBorders>
          <w:top w:val="nil"/>
          <w:left w:val="single" w:sz="4" w:space="0" w:color="007A89" w:themeColor="text2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D4C912" w:themeFill="accent2"/>
      </w:tcPr>
    </w:tblStylePr>
    <w:tblStylePr w:type="band1Vert">
      <w:tblPr/>
      <w:tcPr>
        <w:tcBorders>
          <w:top w:val="nil"/>
          <w:left w:val="single" w:sz="4" w:space="0" w:color="007A89" w:themeColor="text2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FFFFF" w:themeFill="background1"/>
      </w:tcPr>
    </w:tblStylePr>
    <w:tblStylePr w:type="band2Vert">
      <w:tblPr/>
      <w:tcPr>
        <w:tcBorders>
          <w:top w:val="nil"/>
          <w:left w:val="single" w:sz="4" w:space="0" w:color="007A89" w:themeColor="text2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3F7FB" w:themeFill="background2"/>
      </w:tcPr>
    </w:tblStylePr>
    <w:tblStylePr w:type="band1Horz">
      <w:tblPr/>
      <w:tcPr>
        <w:tcBorders>
          <w:top w:val="single" w:sz="4" w:space="0" w:color="007A89" w:themeColor="text2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FFFFF" w:themeFill="background1"/>
      </w:tcPr>
    </w:tblStylePr>
    <w:tblStylePr w:type="band2Horz">
      <w:tblPr/>
      <w:tcPr>
        <w:tcBorders>
          <w:top w:val="single" w:sz="4" w:space="0" w:color="007A89" w:themeColor="text2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3F7FB" w:themeFill="background2"/>
      </w:tcPr>
    </w:tblStylePr>
  </w:style>
  <w:style w:type="table" w:customStyle="1" w:styleId="ITZBund-Tabelle4">
    <w:name w:val="ITZBund-Tabelle4"/>
    <w:basedOn w:val="ITZBund-Tabelle3"/>
    <w:uiPriority w:val="99"/>
    <w:rsid w:val="003A651D"/>
    <w:tblPr>
      <w:tblBorders>
        <w:insideH w:val="single" w:sz="4" w:space="0" w:color="0B4D59"/>
        <w:insideV w:val="single" w:sz="4" w:space="0" w:color="0B4D59"/>
      </w:tblBorders>
    </w:tblPr>
    <w:tcPr>
      <w:shd w:val="clear" w:color="auto" w:fill="FFFFFF" w:themeFill="background1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rPr>
        <w:tblHeader/>
      </w:trPr>
      <w:tcPr>
        <w:tcBorders>
          <w:top w:val="nil"/>
          <w:left w:val="nil"/>
          <w:bottom w:val="single" w:sz="4" w:space="0" w:color="FFFFFF" w:themeColor="background1"/>
          <w:right w:val="nil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B4D59"/>
      </w:tcPr>
    </w:tblStylePr>
    <w:tblStylePr w:type="lastRow">
      <w:rPr>
        <w:rFonts w:asciiTheme="minorHAnsi" w:hAnsiTheme="minorHAnsi"/>
        <w:b/>
        <w:bCs/>
        <w:color w:val="333333" w:themeColor="text1"/>
      </w:rPr>
      <w:tblPr/>
      <w:tcPr>
        <w:tcBorders>
          <w:top w:val="single" w:sz="4" w:space="0" w:color="007A89" w:themeColor="text2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AF7CB" w:themeFill="accent2" w:themeFillTint="33"/>
      </w:tcPr>
    </w:tblStylePr>
    <w:tblStylePr w:type="firstCol">
      <w:pPr>
        <w:jc w:val="left"/>
      </w:pPr>
      <w:rPr>
        <w:rFonts w:asciiTheme="majorHAnsi" w:hAnsiTheme="majorHAnsi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single" w:sz="4" w:space="0" w:color="0B4D59"/>
          <w:insideH w:val="single" w:sz="4" w:space="0" w:color="0B4D59"/>
          <w:insideV w:val="single" w:sz="4" w:space="0" w:color="0B4D59"/>
          <w:tl2br w:val="nil"/>
          <w:tr2bl w:val="nil"/>
        </w:tcBorders>
        <w:shd w:val="clear" w:color="auto" w:fill="D4C912" w:themeFill="accent2"/>
      </w:tcPr>
    </w:tblStylePr>
    <w:tblStylePr w:type="lastCol">
      <w:rPr>
        <w:rFonts w:asciiTheme="minorHAnsi" w:hAnsiTheme="minorHAnsi"/>
        <w:b/>
        <w:bCs/>
        <w:color w:val="auto"/>
      </w:rPr>
      <w:tblPr/>
      <w:tcPr>
        <w:tcBorders>
          <w:top w:val="nil"/>
          <w:left w:val="double" w:sz="4" w:space="0" w:color="333333" w:themeColor="text1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AF7CB" w:themeFill="accent2" w:themeFillTint="33"/>
      </w:tcPr>
    </w:tblStylePr>
    <w:tblStylePr w:type="band1Vert">
      <w:tblPr/>
      <w:tcPr>
        <w:tcBorders>
          <w:top w:val="single" w:sz="4" w:space="0" w:color="auto"/>
          <w:left w:val="single" w:sz="4" w:space="0" w:color="0B4D59"/>
          <w:bottom w:val="single" w:sz="4" w:space="0" w:color="auto"/>
          <w:right w:val="nil"/>
          <w:insideH w:val="single" w:sz="4" w:space="0" w:color="0B4D59"/>
          <w:insideV w:val="single" w:sz="4" w:space="0" w:color="0B4D59"/>
          <w:tl2br w:val="nil"/>
          <w:tr2bl w:val="nil"/>
        </w:tcBorders>
        <w:shd w:val="clear" w:color="auto" w:fill="FFFFFF" w:themeFill="background1"/>
      </w:tcPr>
    </w:tblStylePr>
    <w:tblStylePr w:type="band2Vert">
      <w:tblPr/>
      <w:tcPr>
        <w:tcBorders>
          <w:top w:val="nil"/>
          <w:left w:val="single" w:sz="4" w:space="0" w:color="0B4D59"/>
          <w:bottom w:val="nil"/>
          <w:right w:val="nil"/>
          <w:insideH w:val="single" w:sz="4" w:space="0" w:color="0B4D59"/>
          <w:insideV w:val="single" w:sz="4" w:space="0" w:color="0B4D59"/>
          <w:tl2br w:val="nil"/>
          <w:tr2bl w:val="nil"/>
        </w:tcBorders>
        <w:shd w:val="clear" w:color="auto" w:fill="F3F7FB" w:themeFill="background2"/>
      </w:tcPr>
    </w:tblStylePr>
    <w:tblStylePr w:type="band1Horz">
      <w:tblPr/>
      <w:tcPr>
        <w:tcBorders>
          <w:top w:val="single" w:sz="4" w:space="0" w:color="0B4D59"/>
          <w:left w:val="nil"/>
          <w:bottom w:val="nil"/>
          <w:right w:val="nil"/>
          <w:insideH w:val="single" w:sz="4" w:space="0" w:color="0B4D59"/>
          <w:insideV w:val="single" w:sz="4" w:space="0" w:color="0B4D59"/>
          <w:tl2br w:val="nil"/>
          <w:tr2bl w:val="nil"/>
        </w:tcBorders>
        <w:shd w:val="clear" w:color="auto" w:fill="FFFFFF" w:themeFill="background1"/>
      </w:tcPr>
    </w:tblStylePr>
    <w:tblStylePr w:type="band2Horz">
      <w:tblPr/>
      <w:tcPr>
        <w:tcBorders>
          <w:top w:val="single" w:sz="4" w:space="0" w:color="0B4D59"/>
          <w:left w:val="nil"/>
          <w:bottom w:val="nil"/>
          <w:right w:val="nil"/>
          <w:insideH w:val="single" w:sz="4" w:space="0" w:color="0B4D59"/>
          <w:insideV w:val="single" w:sz="4" w:space="0" w:color="0B4D59"/>
          <w:tl2br w:val="nil"/>
          <w:tr2bl w:val="nil"/>
        </w:tcBorders>
        <w:shd w:val="clear" w:color="auto" w:fill="F3F7FB" w:themeFill="background2"/>
      </w:tcPr>
    </w:tblStylePr>
  </w:style>
  <w:style w:type="paragraph" w:styleId="Funotentext">
    <w:name w:val="footnote text"/>
    <w:basedOn w:val="Standard"/>
    <w:link w:val="FunotentextZchn"/>
    <w:uiPriority w:val="99"/>
    <w:semiHidden/>
    <w:unhideWhenUsed/>
    <w:rsid w:val="003A651D"/>
    <w:pPr>
      <w:spacing w:after="0" w:line="240" w:lineRule="auto"/>
    </w:pPr>
    <w:rPr>
      <w:sz w:val="22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3A651D"/>
    <w:rPr>
      <w:rFonts w:asciiTheme="minorHAnsi" w:hAnsiTheme="minorHAnsi"/>
      <w:sz w:val="22"/>
      <w:szCs w:val="20"/>
    </w:rPr>
  </w:style>
  <w:style w:type="paragraph" w:customStyle="1" w:styleId="TabellenberschriftSpaltev">
    <w:name w:val="Tabellenüberschrift Spalte (v)"/>
    <w:basedOn w:val="Tabellen-StandardITZBund"/>
    <w:qFormat/>
    <w:rsid w:val="002F5BF8"/>
  </w:style>
  <w:style w:type="paragraph" w:customStyle="1" w:styleId="TabellenberschriftZeile">
    <w:name w:val="Tabellenüberschrift Zeile (&gt;)"/>
    <w:basedOn w:val="Tabellen-StandardITZBund"/>
    <w:qFormat/>
    <w:rsid w:val="002F5BF8"/>
  </w:style>
  <w:style w:type="paragraph" w:styleId="Kopfzeile">
    <w:name w:val="header"/>
    <w:basedOn w:val="Standard"/>
    <w:link w:val="KopfzeileZchn"/>
    <w:uiPriority w:val="99"/>
    <w:unhideWhenUsed/>
    <w:rsid w:val="004E6E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4E6E0A"/>
    <w:rPr>
      <w:rFonts w:asciiTheme="minorHAnsi" w:hAnsiTheme="minorHAnsi"/>
    </w:rPr>
  </w:style>
  <w:style w:type="paragraph" w:styleId="Fuzeile">
    <w:name w:val="footer"/>
    <w:basedOn w:val="Standard"/>
    <w:link w:val="FuzeileZchn"/>
    <w:uiPriority w:val="99"/>
    <w:unhideWhenUsed/>
    <w:rsid w:val="004E6E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4E6E0A"/>
    <w:rPr>
      <w:rFonts w:asciiTheme="minorHAnsi" w:hAnsiTheme="minorHAnsi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3346C1"/>
    <w:rPr>
      <w:color w:val="605E5C"/>
      <w:shd w:val="clear" w:color="auto" w:fill="E1DFDD"/>
    </w:rPr>
  </w:style>
  <w:style w:type="paragraph" w:styleId="Abbildungsverzeichnis">
    <w:name w:val="table of figures"/>
    <w:basedOn w:val="Standard"/>
    <w:next w:val="Standard"/>
    <w:uiPriority w:val="99"/>
    <w:semiHidden/>
    <w:unhideWhenUsed/>
    <w:rsid w:val="009B4EA6"/>
    <w:pPr>
      <w:spacing w:after="0"/>
    </w:pPr>
  </w:style>
  <w:style w:type="paragraph" w:styleId="Anrede">
    <w:name w:val="Salutation"/>
    <w:basedOn w:val="Standard"/>
    <w:next w:val="Standard"/>
    <w:link w:val="AnredeZchn"/>
    <w:uiPriority w:val="99"/>
    <w:semiHidden/>
    <w:unhideWhenUsed/>
    <w:rsid w:val="009B4EA6"/>
  </w:style>
  <w:style w:type="character" w:customStyle="1" w:styleId="AnredeZchn">
    <w:name w:val="Anrede Zchn"/>
    <w:basedOn w:val="Absatz-Standardschriftart"/>
    <w:link w:val="Anrede"/>
    <w:uiPriority w:val="99"/>
    <w:semiHidden/>
    <w:rsid w:val="009B4EA6"/>
    <w:rPr>
      <w:rFonts w:asciiTheme="minorHAnsi" w:hAnsiTheme="minorHAnsi"/>
    </w:rPr>
  </w:style>
  <w:style w:type="paragraph" w:styleId="Aufzhlungszeichen">
    <w:name w:val="List Bullet"/>
    <w:basedOn w:val="Standard"/>
    <w:uiPriority w:val="99"/>
    <w:semiHidden/>
    <w:unhideWhenUsed/>
    <w:rsid w:val="009B4EA6"/>
    <w:pPr>
      <w:numPr>
        <w:numId w:val="3"/>
      </w:numPr>
      <w:contextualSpacing/>
    </w:pPr>
  </w:style>
  <w:style w:type="paragraph" w:styleId="Aufzhlungszeichen2">
    <w:name w:val="List Bullet 2"/>
    <w:basedOn w:val="Standard"/>
    <w:uiPriority w:val="99"/>
    <w:semiHidden/>
    <w:unhideWhenUsed/>
    <w:rsid w:val="009B4EA6"/>
    <w:pPr>
      <w:numPr>
        <w:numId w:val="4"/>
      </w:numPr>
      <w:contextualSpacing/>
    </w:pPr>
  </w:style>
  <w:style w:type="paragraph" w:styleId="Aufzhlungszeichen3">
    <w:name w:val="List Bullet 3"/>
    <w:basedOn w:val="Standard"/>
    <w:uiPriority w:val="99"/>
    <w:semiHidden/>
    <w:unhideWhenUsed/>
    <w:rsid w:val="009B4EA6"/>
    <w:pPr>
      <w:numPr>
        <w:numId w:val="5"/>
      </w:numPr>
      <w:contextualSpacing/>
    </w:pPr>
  </w:style>
  <w:style w:type="paragraph" w:styleId="Aufzhlungszeichen4">
    <w:name w:val="List Bullet 4"/>
    <w:basedOn w:val="Standard"/>
    <w:uiPriority w:val="99"/>
    <w:semiHidden/>
    <w:unhideWhenUsed/>
    <w:rsid w:val="009B4EA6"/>
    <w:pPr>
      <w:numPr>
        <w:numId w:val="6"/>
      </w:numPr>
      <w:contextualSpacing/>
    </w:pPr>
  </w:style>
  <w:style w:type="paragraph" w:styleId="Aufzhlungszeichen5">
    <w:name w:val="List Bullet 5"/>
    <w:basedOn w:val="Standard"/>
    <w:uiPriority w:val="99"/>
    <w:semiHidden/>
    <w:unhideWhenUsed/>
    <w:rsid w:val="009B4EA6"/>
    <w:pPr>
      <w:numPr>
        <w:numId w:val="7"/>
      </w:numPr>
      <w:contextualSpacing/>
    </w:pPr>
  </w:style>
  <w:style w:type="paragraph" w:styleId="Blocktext">
    <w:name w:val="Block Text"/>
    <w:basedOn w:val="Standard"/>
    <w:uiPriority w:val="99"/>
    <w:semiHidden/>
    <w:unhideWhenUsed/>
    <w:rsid w:val="009B4EA6"/>
    <w:pPr>
      <w:pBdr>
        <w:top w:val="single" w:sz="2" w:space="10" w:color="007A89" w:themeColor="accent1"/>
        <w:left w:val="single" w:sz="2" w:space="10" w:color="007A89" w:themeColor="accent1"/>
        <w:bottom w:val="single" w:sz="2" w:space="10" w:color="007A89" w:themeColor="accent1"/>
        <w:right w:val="single" w:sz="2" w:space="10" w:color="007A89" w:themeColor="accent1"/>
      </w:pBdr>
      <w:ind w:left="1152" w:right="1152"/>
    </w:pPr>
    <w:rPr>
      <w:rFonts w:eastAsiaTheme="minorEastAsia"/>
      <w:i/>
      <w:iCs/>
      <w:color w:val="007A89" w:themeColor="accent1"/>
    </w:rPr>
  </w:style>
  <w:style w:type="paragraph" w:styleId="Datum">
    <w:name w:val="Date"/>
    <w:basedOn w:val="Standard"/>
    <w:next w:val="Standard"/>
    <w:link w:val="DatumZchn"/>
    <w:uiPriority w:val="99"/>
    <w:semiHidden/>
    <w:unhideWhenUsed/>
    <w:rsid w:val="009B4EA6"/>
  </w:style>
  <w:style w:type="character" w:customStyle="1" w:styleId="DatumZchn">
    <w:name w:val="Datum Zchn"/>
    <w:basedOn w:val="Absatz-Standardschriftart"/>
    <w:link w:val="Datum"/>
    <w:uiPriority w:val="99"/>
    <w:semiHidden/>
    <w:rsid w:val="009B4EA6"/>
    <w:rPr>
      <w:rFonts w:asciiTheme="minorHAnsi" w:hAnsiTheme="minorHAnsi"/>
    </w:rPr>
  </w:style>
  <w:style w:type="paragraph" w:styleId="Dokumentstruktur">
    <w:name w:val="Document Map"/>
    <w:basedOn w:val="Standard"/>
    <w:link w:val="DokumentstrukturZchn"/>
    <w:uiPriority w:val="99"/>
    <w:semiHidden/>
    <w:unhideWhenUsed/>
    <w:rsid w:val="009B4EA6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kumentstrukturZchn">
    <w:name w:val="Dokumentstruktur Zchn"/>
    <w:basedOn w:val="Absatz-Standardschriftart"/>
    <w:link w:val="Dokumentstruktur"/>
    <w:uiPriority w:val="99"/>
    <w:semiHidden/>
    <w:rsid w:val="009B4EA6"/>
    <w:rPr>
      <w:rFonts w:ascii="Segoe UI" w:hAnsi="Segoe UI" w:cs="Segoe UI"/>
      <w:sz w:val="16"/>
      <w:szCs w:val="16"/>
    </w:rPr>
  </w:style>
  <w:style w:type="paragraph" w:styleId="E-Mail-Signatur">
    <w:name w:val="E-mail Signature"/>
    <w:basedOn w:val="Standard"/>
    <w:link w:val="E-Mail-SignaturZchn"/>
    <w:uiPriority w:val="99"/>
    <w:semiHidden/>
    <w:unhideWhenUsed/>
    <w:rsid w:val="009B4EA6"/>
    <w:pPr>
      <w:spacing w:after="0" w:line="240" w:lineRule="auto"/>
    </w:pPr>
  </w:style>
  <w:style w:type="character" w:customStyle="1" w:styleId="E-Mail-SignaturZchn">
    <w:name w:val="E-Mail-Signatur Zchn"/>
    <w:basedOn w:val="Absatz-Standardschriftart"/>
    <w:link w:val="E-Mail-Signatur"/>
    <w:uiPriority w:val="99"/>
    <w:semiHidden/>
    <w:rsid w:val="009B4EA6"/>
    <w:rPr>
      <w:rFonts w:asciiTheme="minorHAnsi" w:hAnsiTheme="minorHAnsi"/>
    </w:rPr>
  </w:style>
  <w:style w:type="paragraph" w:styleId="Endnotentext">
    <w:name w:val="endnote text"/>
    <w:basedOn w:val="Standard"/>
    <w:link w:val="EndnotentextZchn"/>
    <w:uiPriority w:val="99"/>
    <w:semiHidden/>
    <w:unhideWhenUsed/>
    <w:rsid w:val="009B4EA6"/>
    <w:pPr>
      <w:spacing w:after="0" w:line="240" w:lineRule="auto"/>
    </w:pPr>
    <w:rPr>
      <w:sz w:val="20"/>
      <w:szCs w:val="20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sid w:val="009B4EA6"/>
    <w:rPr>
      <w:rFonts w:asciiTheme="minorHAnsi" w:hAnsiTheme="minorHAnsi"/>
      <w:sz w:val="20"/>
      <w:szCs w:val="20"/>
    </w:rPr>
  </w:style>
  <w:style w:type="paragraph" w:styleId="Fu-Endnotenberschrift">
    <w:name w:val="Note Heading"/>
    <w:basedOn w:val="Standard"/>
    <w:next w:val="Standard"/>
    <w:link w:val="Fu-EndnotenberschriftZchn"/>
    <w:uiPriority w:val="99"/>
    <w:semiHidden/>
    <w:unhideWhenUsed/>
    <w:rsid w:val="009B4EA6"/>
    <w:pPr>
      <w:spacing w:after="0" w:line="240" w:lineRule="auto"/>
    </w:pPr>
  </w:style>
  <w:style w:type="character" w:customStyle="1" w:styleId="Fu-EndnotenberschriftZchn">
    <w:name w:val="Fuß/-Endnotenüberschrift Zchn"/>
    <w:basedOn w:val="Absatz-Standardschriftart"/>
    <w:link w:val="Fu-Endnotenberschrift"/>
    <w:uiPriority w:val="99"/>
    <w:semiHidden/>
    <w:rsid w:val="009B4EA6"/>
    <w:rPr>
      <w:rFonts w:asciiTheme="minorHAnsi" w:hAnsiTheme="minorHAnsi"/>
    </w:rPr>
  </w:style>
  <w:style w:type="paragraph" w:styleId="Gruformel">
    <w:name w:val="Closing"/>
    <w:basedOn w:val="Standard"/>
    <w:link w:val="GruformelZchn"/>
    <w:uiPriority w:val="99"/>
    <w:semiHidden/>
    <w:unhideWhenUsed/>
    <w:rsid w:val="009B4EA6"/>
    <w:pPr>
      <w:spacing w:after="0" w:line="240" w:lineRule="auto"/>
      <w:ind w:left="4252"/>
    </w:pPr>
  </w:style>
  <w:style w:type="character" w:customStyle="1" w:styleId="GruformelZchn">
    <w:name w:val="Grußformel Zchn"/>
    <w:basedOn w:val="Absatz-Standardschriftart"/>
    <w:link w:val="Gruformel"/>
    <w:uiPriority w:val="99"/>
    <w:semiHidden/>
    <w:rsid w:val="009B4EA6"/>
    <w:rPr>
      <w:rFonts w:asciiTheme="minorHAnsi" w:hAnsiTheme="minorHAnsi"/>
    </w:rPr>
  </w:style>
  <w:style w:type="paragraph" w:styleId="HTMLAdresse">
    <w:name w:val="HTML Address"/>
    <w:basedOn w:val="Standard"/>
    <w:link w:val="HTMLAdresseZchn"/>
    <w:uiPriority w:val="99"/>
    <w:semiHidden/>
    <w:unhideWhenUsed/>
    <w:rsid w:val="009B4EA6"/>
    <w:pPr>
      <w:spacing w:after="0" w:line="240" w:lineRule="auto"/>
    </w:pPr>
    <w:rPr>
      <w:i/>
      <w:iCs/>
    </w:rPr>
  </w:style>
  <w:style w:type="character" w:customStyle="1" w:styleId="HTMLAdresseZchn">
    <w:name w:val="HTML Adresse Zchn"/>
    <w:basedOn w:val="Absatz-Standardschriftart"/>
    <w:link w:val="HTMLAdresse"/>
    <w:uiPriority w:val="99"/>
    <w:semiHidden/>
    <w:rsid w:val="009B4EA6"/>
    <w:rPr>
      <w:rFonts w:asciiTheme="minorHAnsi" w:hAnsiTheme="minorHAnsi"/>
      <w:i/>
      <w:iCs/>
    </w:rPr>
  </w:style>
  <w:style w:type="paragraph" w:styleId="HTMLVorformatiert">
    <w:name w:val="HTML Preformatted"/>
    <w:basedOn w:val="Standard"/>
    <w:link w:val="HTMLVorformatiertZchn"/>
    <w:uiPriority w:val="99"/>
    <w:semiHidden/>
    <w:unhideWhenUsed/>
    <w:rsid w:val="009B4EA6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VorformatiertZchn">
    <w:name w:val="HTML Vorformatiert Zchn"/>
    <w:basedOn w:val="Absatz-Standardschriftart"/>
    <w:link w:val="HTMLVorformatiert"/>
    <w:uiPriority w:val="99"/>
    <w:semiHidden/>
    <w:rsid w:val="009B4EA6"/>
    <w:rPr>
      <w:rFonts w:ascii="Consolas" w:hAnsi="Consolas"/>
      <w:sz w:val="20"/>
      <w:szCs w:val="20"/>
    </w:rPr>
  </w:style>
  <w:style w:type="paragraph" w:styleId="Index1">
    <w:name w:val="index 1"/>
    <w:basedOn w:val="Standard"/>
    <w:next w:val="Standard"/>
    <w:autoRedefine/>
    <w:uiPriority w:val="99"/>
    <w:semiHidden/>
    <w:unhideWhenUsed/>
    <w:rsid w:val="009B4EA6"/>
    <w:pPr>
      <w:spacing w:after="0" w:line="240" w:lineRule="auto"/>
      <w:ind w:left="240" w:hanging="240"/>
    </w:pPr>
  </w:style>
  <w:style w:type="paragraph" w:styleId="Index2">
    <w:name w:val="index 2"/>
    <w:basedOn w:val="Standard"/>
    <w:next w:val="Standard"/>
    <w:autoRedefine/>
    <w:uiPriority w:val="99"/>
    <w:semiHidden/>
    <w:unhideWhenUsed/>
    <w:rsid w:val="009B4EA6"/>
    <w:pPr>
      <w:spacing w:after="0" w:line="240" w:lineRule="auto"/>
      <w:ind w:left="480" w:hanging="240"/>
    </w:pPr>
  </w:style>
  <w:style w:type="paragraph" w:styleId="Index3">
    <w:name w:val="index 3"/>
    <w:basedOn w:val="Standard"/>
    <w:next w:val="Standard"/>
    <w:autoRedefine/>
    <w:uiPriority w:val="99"/>
    <w:semiHidden/>
    <w:unhideWhenUsed/>
    <w:rsid w:val="009B4EA6"/>
    <w:pPr>
      <w:spacing w:after="0" w:line="240" w:lineRule="auto"/>
      <w:ind w:left="720" w:hanging="240"/>
    </w:pPr>
  </w:style>
  <w:style w:type="paragraph" w:styleId="Index4">
    <w:name w:val="index 4"/>
    <w:basedOn w:val="Standard"/>
    <w:next w:val="Standard"/>
    <w:autoRedefine/>
    <w:uiPriority w:val="99"/>
    <w:semiHidden/>
    <w:unhideWhenUsed/>
    <w:rsid w:val="009B4EA6"/>
    <w:pPr>
      <w:spacing w:after="0" w:line="240" w:lineRule="auto"/>
      <w:ind w:left="960" w:hanging="240"/>
    </w:pPr>
  </w:style>
  <w:style w:type="paragraph" w:styleId="Index5">
    <w:name w:val="index 5"/>
    <w:basedOn w:val="Standard"/>
    <w:next w:val="Standard"/>
    <w:autoRedefine/>
    <w:uiPriority w:val="99"/>
    <w:semiHidden/>
    <w:unhideWhenUsed/>
    <w:rsid w:val="009B4EA6"/>
    <w:pPr>
      <w:spacing w:after="0" w:line="240" w:lineRule="auto"/>
      <w:ind w:left="1200" w:hanging="240"/>
    </w:pPr>
  </w:style>
  <w:style w:type="paragraph" w:styleId="Index6">
    <w:name w:val="index 6"/>
    <w:basedOn w:val="Standard"/>
    <w:next w:val="Standard"/>
    <w:autoRedefine/>
    <w:uiPriority w:val="99"/>
    <w:semiHidden/>
    <w:unhideWhenUsed/>
    <w:rsid w:val="009B4EA6"/>
    <w:pPr>
      <w:spacing w:after="0" w:line="240" w:lineRule="auto"/>
      <w:ind w:left="1440" w:hanging="240"/>
    </w:pPr>
  </w:style>
  <w:style w:type="paragraph" w:styleId="Index7">
    <w:name w:val="index 7"/>
    <w:basedOn w:val="Standard"/>
    <w:next w:val="Standard"/>
    <w:autoRedefine/>
    <w:uiPriority w:val="99"/>
    <w:semiHidden/>
    <w:unhideWhenUsed/>
    <w:rsid w:val="009B4EA6"/>
    <w:pPr>
      <w:spacing w:after="0" w:line="240" w:lineRule="auto"/>
      <w:ind w:left="1680" w:hanging="240"/>
    </w:pPr>
  </w:style>
  <w:style w:type="paragraph" w:styleId="Index8">
    <w:name w:val="index 8"/>
    <w:basedOn w:val="Standard"/>
    <w:next w:val="Standard"/>
    <w:autoRedefine/>
    <w:uiPriority w:val="99"/>
    <w:semiHidden/>
    <w:unhideWhenUsed/>
    <w:rsid w:val="009B4EA6"/>
    <w:pPr>
      <w:spacing w:after="0" w:line="240" w:lineRule="auto"/>
      <w:ind w:left="1920" w:hanging="240"/>
    </w:pPr>
  </w:style>
  <w:style w:type="paragraph" w:styleId="Index9">
    <w:name w:val="index 9"/>
    <w:basedOn w:val="Standard"/>
    <w:next w:val="Standard"/>
    <w:autoRedefine/>
    <w:uiPriority w:val="99"/>
    <w:semiHidden/>
    <w:unhideWhenUsed/>
    <w:rsid w:val="009B4EA6"/>
    <w:pPr>
      <w:spacing w:after="0" w:line="240" w:lineRule="auto"/>
      <w:ind w:left="2160" w:hanging="240"/>
    </w:pPr>
  </w:style>
  <w:style w:type="paragraph" w:styleId="Indexberschrift">
    <w:name w:val="index heading"/>
    <w:basedOn w:val="Standard"/>
    <w:next w:val="Index1"/>
    <w:uiPriority w:val="99"/>
    <w:semiHidden/>
    <w:unhideWhenUsed/>
    <w:rsid w:val="009B4EA6"/>
    <w:rPr>
      <w:rFonts w:asciiTheme="majorHAnsi" w:eastAsiaTheme="majorEastAsia" w:hAnsiTheme="majorHAnsi" w:cstheme="majorBidi"/>
      <w:b/>
      <w:bCs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9B4EA6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9B4EA6"/>
    <w:rPr>
      <w:rFonts w:asciiTheme="minorHAnsi" w:hAnsiTheme="minorHAnsi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9B4EA6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9B4EA6"/>
    <w:rPr>
      <w:rFonts w:asciiTheme="minorHAnsi" w:hAnsiTheme="minorHAnsi"/>
      <w:b/>
      <w:bCs/>
      <w:sz w:val="20"/>
      <w:szCs w:val="20"/>
    </w:rPr>
  </w:style>
  <w:style w:type="paragraph" w:styleId="Liste">
    <w:name w:val="List"/>
    <w:basedOn w:val="Standard"/>
    <w:uiPriority w:val="99"/>
    <w:semiHidden/>
    <w:unhideWhenUsed/>
    <w:rsid w:val="009B4EA6"/>
    <w:pPr>
      <w:ind w:left="283" w:hanging="283"/>
      <w:contextualSpacing/>
    </w:pPr>
  </w:style>
  <w:style w:type="paragraph" w:styleId="Liste2">
    <w:name w:val="List 2"/>
    <w:basedOn w:val="Standard"/>
    <w:uiPriority w:val="99"/>
    <w:semiHidden/>
    <w:unhideWhenUsed/>
    <w:rsid w:val="009B4EA6"/>
    <w:pPr>
      <w:ind w:left="566" w:hanging="283"/>
      <w:contextualSpacing/>
    </w:pPr>
  </w:style>
  <w:style w:type="paragraph" w:styleId="Liste3">
    <w:name w:val="List 3"/>
    <w:basedOn w:val="Standard"/>
    <w:uiPriority w:val="99"/>
    <w:semiHidden/>
    <w:unhideWhenUsed/>
    <w:rsid w:val="009B4EA6"/>
    <w:pPr>
      <w:ind w:left="849" w:hanging="283"/>
      <w:contextualSpacing/>
    </w:pPr>
  </w:style>
  <w:style w:type="paragraph" w:styleId="Liste4">
    <w:name w:val="List 4"/>
    <w:basedOn w:val="Standard"/>
    <w:uiPriority w:val="99"/>
    <w:semiHidden/>
    <w:unhideWhenUsed/>
    <w:rsid w:val="009B4EA6"/>
    <w:pPr>
      <w:ind w:left="1132" w:hanging="283"/>
      <w:contextualSpacing/>
    </w:pPr>
  </w:style>
  <w:style w:type="paragraph" w:styleId="Liste5">
    <w:name w:val="List 5"/>
    <w:basedOn w:val="Standard"/>
    <w:uiPriority w:val="99"/>
    <w:semiHidden/>
    <w:unhideWhenUsed/>
    <w:rsid w:val="009B4EA6"/>
    <w:pPr>
      <w:ind w:left="1415" w:hanging="283"/>
      <w:contextualSpacing/>
    </w:pPr>
  </w:style>
  <w:style w:type="paragraph" w:styleId="Listenfortsetzung">
    <w:name w:val="List Continue"/>
    <w:basedOn w:val="Standard"/>
    <w:uiPriority w:val="99"/>
    <w:semiHidden/>
    <w:unhideWhenUsed/>
    <w:rsid w:val="009B4EA6"/>
    <w:pPr>
      <w:spacing w:after="120"/>
      <w:ind w:left="283"/>
      <w:contextualSpacing/>
    </w:pPr>
  </w:style>
  <w:style w:type="paragraph" w:styleId="Listenfortsetzung2">
    <w:name w:val="List Continue 2"/>
    <w:basedOn w:val="Standard"/>
    <w:uiPriority w:val="99"/>
    <w:semiHidden/>
    <w:unhideWhenUsed/>
    <w:rsid w:val="009B4EA6"/>
    <w:pPr>
      <w:spacing w:after="120"/>
      <w:ind w:left="566"/>
      <w:contextualSpacing/>
    </w:pPr>
  </w:style>
  <w:style w:type="paragraph" w:styleId="Listenfortsetzung3">
    <w:name w:val="List Continue 3"/>
    <w:basedOn w:val="Standard"/>
    <w:uiPriority w:val="99"/>
    <w:semiHidden/>
    <w:unhideWhenUsed/>
    <w:rsid w:val="009B4EA6"/>
    <w:pPr>
      <w:spacing w:after="120"/>
      <w:ind w:left="849"/>
      <w:contextualSpacing/>
    </w:pPr>
  </w:style>
  <w:style w:type="paragraph" w:styleId="Listenfortsetzung4">
    <w:name w:val="List Continue 4"/>
    <w:basedOn w:val="Standard"/>
    <w:uiPriority w:val="99"/>
    <w:semiHidden/>
    <w:unhideWhenUsed/>
    <w:rsid w:val="009B4EA6"/>
    <w:pPr>
      <w:spacing w:after="120"/>
      <w:ind w:left="1132"/>
      <w:contextualSpacing/>
    </w:pPr>
  </w:style>
  <w:style w:type="paragraph" w:styleId="Listenfortsetzung5">
    <w:name w:val="List Continue 5"/>
    <w:basedOn w:val="Standard"/>
    <w:uiPriority w:val="99"/>
    <w:semiHidden/>
    <w:unhideWhenUsed/>
    <w:rsid w:val="009B4EA6"/>
    <w:pPr>
      <w:spacing w:after="120"/>
      <w:ind w:left="1415"/>
      <w:contextualSpacing/>
    </w:pPr>
  </w:style>
  <w:style w:type="paragraph" w:styleId="Listennummer">
    <w:name w:val="List Number"/>
    <w:basedOn w:val="Standard"/>
    <w:uiPriority w:val="99"/>
    <w:semiHidden/>
    <w:unhideWhenUsed/>
    <w:rsid w:val="009B4EA6"/>
    <w:pPr>
      <w:numPr>
        <w:numId w:val="8"/>
      </w:numPr>
      <w:contextualSpacing/>
    </w:pPr>
  </w:style>
  <w:style w:type="paragraph" w:styleId="Listennummer2">
    <w:name w:val="List Number 2"/>
    <w:basedOn w:val="Standard"/>
    <w:uiPriority w:val="99"/>
    <w:semiHidden/>
    <w:unhideWhenUsed/>
    <w:rsid w:val="009B4EA6"/>
    <w:pPr>
      <w:numPr>
        <w:numId w:val="9"/>
      </w:numPr>
      <w:contextualSpacing/>
    </w:pPr>
  </w:style>
  <w:style w:type="paragraph" w:styleId="Listennummer3">
    <w:name w:val="List Number 3"/>
    <w:basedOn w:val="Standard"/>
    <w:uiPriority w:val="99"/>
    <w:semiHidden/>
    <w:unhideWhenUsed/>
    <w:rsid w:val="009B4EA6"/>
    <w:pPr>
      <w:numPr>
        <w:numId w:val="10"/>
      </w:numPr>
      <w:contextualSpacing/>
    </w:pPr>
  </w:style>
  <w:style w:type="paragraph" w:styleId="Listennummer4">
    <w:name w:val="List Number 4"/>
    <w:basedOn w:val="Standard"/>
    <w:uiPriority w:val="99"/>
    <w:semiHidden/>
    <w:unhideWhenUsed/>
    <w:rsid w:val="009B4EA6"/>
    <w:pPr>
      <w:numPr>
        <w:numId w:val="11"/>
      </w:numPr>
      <w:contextualSpacing/>
    </w:pPr>
  </w:style>
  <w:style w:type="paragraph" w:styleId="Listennummer5">
    <w:name w:val="List Number 5"/>
    <w:basedOn w:val="Standard"/>
    <w:uiPriority w:val="99"/>
    <w:semiHidden/>
    <w:unhideWhenUsed/>
    <w:rsid w:val="009B4EA6"/>
    <w:pPr>
      <w:numPr>
        <w:numId w:val="12"/>
      </w:numPr>
      <w:contextualSpacing/>
    </w:pPr>
  </w:style>
  <w:style w:type="paragraph" w:styleId="Literaturverzeichnis">
    <w:name w:val="Bibliography"/>
    <w:basedOn w:val="Standard"/>
    <w:next w:val="Standard"/>
    <w:uiPriority w:val="37"/>
    <w:semiHidden/>
    <w:unhideWhenUsed/>
    <w:rsid w:val="009B4EA6"/>
  </w:style>
  <w:style w:type="paragraph" w:styleId="Makrotext">
    <w:name w:val="macro"/>
    <w:link w:val="MakrotextZchn"/>
    <w:uiPriority w:val="99"/>
    <w:semiHidden/>
    <w:unhideWhenUsed/>
    <w:rsid w:val="009B4EA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300" w:lineRule="auto"/>
    </w:pPr>
    <w:rPr>
      <w:rFonts w:ascii="Consolas" w:hAnsi="Consolas"/>
      <w:sz w:val="20"/>
      <w:szCs w:val="20"/>
    </w:rPr>
  </w:style>
  <w:style w:type="character" w:customStyle="1" w:styleId="MakrotextZchn">
    <w:name w:val="Makrotext Zchn"/>
    <w:basedOn w:val="Absatz-Standardschriftart"/>
    <w:link w:val="Makrotext"/>
    <w:uiPriority w:val="99"/>
    <w:semiHidden/>
    <w:rsid w:val="009B4EA6"/>
    <w:rPr>
      <w:rFonts w:ascii="Consolas" w:hAnsi="Consolas"/>
      <w:sz w:val="20"/>
      <w:szCs w:val="20"/>
    </w:rPr>
  </w:style>
  <w:style w:type="paragraph" w:styleId="Nachrichtenkopf">
    <w:name w:val="Message Header"/>
    <w:basedOn w:val="Standard"/>
    <w:link w:val="NachrichtenkopfZchn"/>
    <w:uiPriority w:val="99"/>
    <w:semiHidden/>
    <w:unhideWhenUsed/>
    <w:rsid w:val="009B4EA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NachrichtenkopfZchn">
    <w:name w:val="Nachrichtenkopf Zchn"/>
    <w:basedOn w:val="Absatz-Standardschriftart"/>
    <w:link w:val="Nachrichtenkopf"/>
    <w:uiPriority w:val="99"/>
    <w:semiHidden/>
    <w:rsid w:val="009B4EA6"/>
    <w:rPr>
      <w:rFonts w:asciiTheme="majorHAnsi" w:eastAsiaTheme="majorEastAsia" w:hAnsiTheme="majorHAnsi" w:cstheme="majorBidi"/>
      <w:shd w:val="pct20" w:color="auto" w:fill="auto"/>
    </w:rPr>
  </w:style>
  <w:style w:type="paragraph" w:styleId="NurText">
    <w:name w:val="Plain Text"/>
    <w:basedOn w:val="Standard"/>
    <w:link w:val="NurTextZchn"/>
    <w:uiPriority w:val="99"/>
    <w:semiHidden/>
    <w:unhideWhenUsed/>
    <w:rsid w:val="009B4EA6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NurTextZchn">
    <w:name w:val="Nur Text Zchn"/>
    <w:basedOn w:val="Absatz-Standardschriftart"/>
    <w:link w:val="NurText"/>
    <w:uiPriority w:val="99"/>
    <w:semiHidden/>
    <w:rsid w:val="009B4EA6"/>
    <w:rPr>
      <w:rFonts w:ascii="Consolas" w:hAnsi="Consolas"/>
      <w:sz w:val="21"/>
      <w:szCs w:val="21"/>
    </w:rPr>
  </w:style>
  <w:style w:type="paragraph" w:styleId="Rechtsgrundlagenverzeichnis">
    <w:name w:val="table of authorities"/>
    <w:basedOn w:val="Standard"/>
    <w:next w:val="Standard"/>
    <w:uiPriority w:val="99"/>
    <w:semiHidden/>
    <w:unhideWhenUsed/>
    <w:rsid w:val="009B4EA6"/>
    <w:pPr>
      <w:spacing w:after="0"/>
      <w:ind w:left="240" w:hanging="240"/>
    </w:pPr>
  </w:style>
  <w:style w:type="paragraph" w:styleId="RGV-berschrift">
    <w:name w:val="toa heading"/>
    <w:basedOn w:val="Standard"/>
    <w:next w:val="Standard"/>
    <w:uiPriority w:val="99"/>
    <w:semiHidden/>
    <w:unhideWhenUsed/>
    <w:rsid w:val="009B4EA6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StandardWeb">
    <w:name w:val="Normal (Web)"/>
    <w:basedOn w:val="Standard"/>
    <w:uiPriority w:val="99"/>
    <w:semiHidden/>
    <w:unhideWhenUsed/>
    <w:rsid w:val="009B4EA6"/>
    <w:rPr>
      <w:rFonts w:ascii="Times New Roman" w:hAnsi="Times New Roman" w:cs="Times New Roman"/>
    </w:rPr>
  </w:style>
  <w:style w:type="paragraph" w:styleId="Standardeinzug">
    <w:name w:val="Normal Indent"/>
    <w:basedOn w:val="Standard"/>
    <w:uiPriority w:val="99"/>
    <w:semiHidden/>
    <w:unhideWhenUsed/>
    <w:rsid w:val="009B4EA6"/>
    <w:pPr>
      <w:ind w:left="708"/>
    </w:pPr>
  </w:style>
  <w:style w:type="paragraph" w:styleId="Textkrper">
    <w:name w:val="Body Text"/>
    <w:basedOn w:val="Standard"/>
    <w:link w:val="TextkrperZchn"/>
    <w:uiPriority w:val="99"/>
    <w:semiHidden/>
    <w:unhideWhenUsed/>
    <w:rsid w:val="009B4EA6"/>
    <w:pPr>
      <w:spacing w:after="120"/>
    </w:pPr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9B4EA6"/>
    <w:rPr>
      <w:rFonts w:asciiTheme="minorHAnsi" w:hAnsiTheme="minorHAnsi"/>
    </w:rPr>
  </w:style>
  <w:style w:type="paragraph" w:styleId="Textkrper2">
    <w:name w:val="Body Text 2"/>
    <w:basedOn w:val="Standard"/>
    <w:link w:val="Textkrper2Zchn"/>
    <w:uiPriority w:val="99"/>
    <w:semiHidden/>
    <w:unhideWhenUsed/>
    <w:rsid w:val="009B4EA6"/>
    <w:pPr>
      <w:spacing w:after="120" w:line="480" w:lineRule="auto"/>
    </w:pPr>
  </w:style>
  <w:style w:type="character" w:customStyle="1" w:styleId="Textkrper2Zchn">
    <w:name w:val="Textkörper 2 Zchn"/>
    <w:basedOn w:val="Absatz-Standardschriftart"/>
    <w:link w:val="Textkrper2"/>
    <w:uiPriority w:val="99"/>
    <w:semiHidden/>
    <w:rsid w:val="009B4EA6"/>
    <w:rPr>
      <w:rFonts w:asciiTheme="minorHAnsi" w:hAnsiTheme="minorHAnsi"/>
    </w:rPr>
  </w:style>
  <w:style w:type="paragraph" w:styleId="Textkrper3">
    <w:name w:val="Body Text 3"/>
    <w:basedOn w:val="Standard"/>
    <w:link w:val="Textkrper3Zchn"/>
    <w:uiPriority w:val="99"/>
    <w:semiHidden/>
    <w:unhideWhenUsed/>
    <w:rsid w:val="009B4EA6"/>
    <w:pPr>
      <w:spacing w:after="120"/>
    </w:pPr>
    <w:rPr>
      <w:sz w:val="16"/>
      <w:szCs w:val="16"/>
    </w:rPr>
  </w:style>
  <w:style w:type="character" w:customStyle="1" w:styleId="Textkrper3Zchn">
    <w:name w:val="Textkörper 3 Zchn"/>
    <w:basedOn w:val="Absatz-Standardschriftart"/>
    <w:link w:val="Textkrper3"/>
    <w:uiPriority w:val="99"/>
    <w:semiHidden/>
    <w:rsid w:val="009B4EA6"/>
    <w:rPr>
      <w:rFonts w:asciiTheme="minorHAnsi" w:hAnsiTheme="minorHAnsi"/>
      <w:sz w:val="16"/>
      <w:szCs w:val="16"/>
    </w:rPr>
  </w:style>
  <w:style w:type="paragraph" w:styleId="Textkrper-Einzug2">
    <w:name w:val="Body Text Indent 2"/>
    <w:basedOn w:val="Standard"/>
    <w:link w:val="Textkrper-Einzug2Zchn"/>
    <w:uiPriority w:val="99"/>
    <w:semiHidden/>
    <w:unhideWhenUsed/>
    <w:rsid w:val="009B4EA6"/>
    <w:pPr>
      <w:spacing w:after="120" w:line="480" w:lineRule="auto"/>
      <w:ind w:left="283"/>
    </w:pPr>
  </w:style>
  <w:style w:type="character" w:customStyle="1" w:styleId="Textkrper-Einzug2Zchn">
    <w:name w:val="Textkörper-Einzug 2 Zchn"/>
    <w:basedOn w:val="Absatz-Standardschriftart"/>
    <w:link w:val="Textkrper-Einzug2"/>
    <w:uiPriority w:val="99"/>
    <w:semiHidden/>
    <w:rsid w:val="009B4EA6"/>
    <w:rPr>
      <w:rFonts w:asciiTheme="minorHAnsi" w:hAnsiTheme="minorHAnsi"/>
    </w:rPr>
  </w:style>
  <w:style w:type="paragraph" w:styleId="Textkrper-Einzug3">
    <w:name w:val="Body Text Indent 3"/>
    <w:basedOn w:val="Standard"/>
    <w:link w:val="Textkrper-Einzug3Zchn"/>
    <w:uiPriority w:val="99"/>
    <w:semiHidden/>
    <w:unhideWhenUsed/>
    <w:rsid w:val="009B4EA6"/>
    <w:pPr>
      <w:spacing w:after="120"/>
      <w:ind w:left="283"/>
    </w:pPr>
    <w:rPr>
      <w:sz w:val="16"/>
      <w:szCs w:val="16"/>
    </w:rPr>
  </w:style>
  <w:style w:type="character" w:customStyle="1" w:styleId="Textkrper-Einzug3Zchn">
    <w:name w:val="Textkörper-Einzug 3 Zchn"/>
    <w:basedOn w:val="Absatz-Standardschriftart"/>
    <w:link w:val="Textkrper-Einzug3"/>
    <w:uiPriority w:val="99"/>
    <w:semiHidden/>
    <w:rsid w:val="009B4EA6"/>
    <w:rPr>
      <w:rFonts w:asciiTheme="minorHAnsi" w:hAnsiTheme="minorHAnsi"/>
      <w:sz w:val="16"/>
      <w:szCs w:val="16"/>
    </w:rPr>
  </w:style>
  <w:style w:type="paragraph" w:styleId="Textkrper-Erstzeileneinzug">
    <w:name w:val="Body Text First Indent"/>
    <w:basedOn w:val="Textkrper"/>
    <w:link w:val="Textkrper-ErstzeileneinzugZchn"/>
    <w:uiPriority w:val="99"/>
    <w:semiHidden/>
    <w:unhideWhenUsed/>
    <w:rsid w:val="009B4EA6"/>
    <w:pPr>
      <w:spacing w:after="240"/>
      <w:ind w:firstLine="360"/>
    </w:pPr>
  </w:style>
  <w:style w:type="character" w:customStyle="1" w:styleId="Textkrper-ErstzeileneinzugZchn">
    <w:name w:val="Textkörper-Erstzeileneinzug Zchn"/>
    <w:basedOn w:val="TextkrperZchn"/>
    <w:link w:val="Textkrper-Erstzeileneinzug"/>
    <w:uiPriority w:val="99"/>
    <w:semiHidden/>
    <w:rsid w:val="009B4EA6"/>
    <w:rPr>
      <w:rFonts w:asciiTheme="minorHAnsi" w:hAnsiTheme="minorHAnsi"/>
    </w:rPr>
  </w:style>
  <w:style w:type="paragraph" w:styleId="Textkrper-Zeileneinzug">
    <w:name w:val="Body Text Indent"/>
    <w:basedOn w:val="Standard"/>
    <w:link w:val="Textkrper-ZeileneinzugZchn"/>
    <w:uiPriority w:val="99"/>
    <w:semiHidden/>
    <w:unhideWhenUsed/>
    <w:rsid w:val="009B4EA6"/>
    <w:pPr>
      <w:spacing w:after="120"/>
      <w:ind w:left="283"/>
    </w:pPr>
  </w:style>
  <w:style w:type="character" w:customStyle="1" w:styleId="Textkrper-ZeileneinzugZchn">
    <w:name w:val="Textkörper-Zeileneinzug Zchn"/>
    <w:basedOn w:val="Absatz-Standardschriftart"/>
    <w:link w:val="Textkrper-Zeileneinzug"/>
    <w:uiPriority w:val="99"/>
    <w:semiHidden/>
    <w:rsid w:val="009B4EA6"/>
    <w:rPr>
      <w:rFonts w:asciiTheme="minorHAnsi" w:hAnsiTheme="minorHAnsi"/>
    </w:rPr>
  </w:style>
  <w:style w:type="paragraph" w:styleId="Textkrper-Erstzeileneinzug2">
    <w:name w:val="Body Text First Indent 2"/>
    <w:basedOn w:val="Textkrper-Zeileneinzug"/>
    <w:link w:val="Textkrper-Erstzeileneinzug2Zchn"/>
    <w:uiPriority w:val="99"/>
    <w:semiHidden/>
    <w:unhideWhenUsed/>
    <w:rsid w:val="009B4EA6"/>
    <w:pPr>
      <w:spacing w:after="240"/>
      <w:ind w:left="360" w:firstLine="360"/>
    </w:pPr>
  </w:style>
  <w:style w:type="character" w:customStyle="1" w:styleId="Textkrper-Erstzeileneinzug2Zchn">
    <w:name w:val="Textkörper-Erstzeileneinzug 2 Zchn"/>
    <w:basedOn w:val="Textkrper-ZeileneinzugZchn"/>
    <w:link w:val="Textkrper-Erstzeileneinzug2"/>
    <w:uiPriority w:val="99"/>
    <w:semiHidden/>
    <w:rsid w:val="009B4EA6"/>
    <w:rPr>
      <w:rFonts w:asciiTheme="minorHAnsi" w:hAnsiTheme="minorHAnsi"/>
    </w:rPr>
  </w:style>
  <w:style w:type="paragraph" w:styleId="Umschlagabsenderadresse">
    <w:name w:val="envelope return"/>
    <w:basedOn w:val="Standard"/>
    <w:uiPriority w:val="99"/>
    <w:semiHidden/>
    <w:unhideWhenUsed/>
    <w:rsid w:val="009B4EA6"/>
    <w:pPr>
      <w:spacing w:after="0" w:line="240" w:lineRule="auto"/>
    </w:pPr>
    <w:rPr>
      <w:rFonts w:asciiTheme="majorHAnsi" w:eastAsiaTheme="majorEastAsia" w:hAnsiTheme="majorHAnsi" w:cstheme="majorBidi"/>
      <w:sz w:val="20"/>
      <w:szCs w:val="20"/>
    </w:rPr>
  </w:style>
  <w:style w:type="paragraph" w:styleId="Umschlagadresse">
    <w:name w:val="envelope address"/>
    <w:basedOn w:val="Standard"/>
    <w:uiPriority w:val="99"/>
    <w:semiHidden/>
    <w:unhideWhenUsed/>
    <w:rsid w:val="009B4EA6"/>
    <w:pPr>
      <w:framePr w:w="4320" w:h="2160" w:hRule="exact" w:hSpace="141" w:wrap="auto" w:hAnchor="page" w:xAlign="center" w:yAlign="bottom"/>
      <w:spacing w:after="0" w:line="240" w:lineRule="auto"/>
      <w:ind w:left="1"/>
    </w:pPr>
    <w:rPr>
      <w:rFonts w:asciiTheme="majorHAnsi" w:eastAsiaTheme="majorEastAsia" w:hAnsiTheme="majorHAnsi" w:cstheme="majorBidi"/>
    </w:rPr>
  </w:style>
  <w:style w:type="paragraph" w:styleId="Unterschrift">
    <w:name w:val="Signature"/>
    <w:basedOn w:val="Standard"/>
    <w:link w:val="UnterschriftZchn"/>
    <w:uiPriority w:val="99"/>
    <w:semiHidden/>
    <w:unhideWhenUsed/>
    <w:rsid w:val="009B4EA6"/>
    <w:pPr>
      <w:spacing w:after="0" w:line="240" w:lineRule="auto"/>
      <w:ind w:left="4252"/>
    </w:pPr>
  </w:style>
  <w:style w:type="character" w:customStyle="1" w:styleId="UnterschriftZchn">
    <w:name w:val="Unterschrift Zchn"/>
    <w:basedOn w:val="Absatz-Standardschriftart"/>
    <w:link w:val="Unterschrift"/>
    <w:uiPriority w:val="99"/>
    <w:semiHidden/>
    <w:rsid w:val="009B4EA6"/>
    <w:rPr>
      <w:rFonts w:asciiTheme="minorHAnsi" w:hAnsiTheme="minorHAnsi"/>
    </w:rPr>
  </w:style>
  <w:style w:type="paragraph" w:styleId="Verzeichnis3">
    <w:name w:val="toc 3"/>
    <w:basedOn w:val="Standard"/>
    <w:next w:val="Standard"/>
    <w:autoRedefine/>
    <w:uiPriority w:val="39"/>
    <w:semiHidden/>
    <w:unhideWhenUsed/>
    <w:rsid w:val="009B4EA6"/>
    <w:pPr>
      <w:spacing w:after="100"/>
      <w:ind w:left="480"/>
    </w:pPr>
  </w:style>
  <w:style w:type="paragraph" w:styleId="Verzeichnis4">
    <w:name w:val="toc 4"/>
    <w:basedOn w:val="Standard"/>
    <w:next w:val="Standard"/>
    <w:autoRedefine/>
    <w:uiPriority w:val="39"/>
    <w:semiHidden/>
    <w:unhideWhenUsed/>
    <w:rsid w:val="009B4EA6"/>
    <w:pPr>
      <w:spacing w:after="100"/>
      <w:ind w:left="720"/>
    </w:pPr>
  </w:style>
  <w:style w:type="paragraph" w:styleId="Verzeichnis5">
    <w:name w:val="toc 5"/>
    <w:basedOn w:val="Standard"/>
    <w:next w:val="Standard"/>
    <w:autoRedefine/>
    <w:uiPriority w:val="39"/>
    <w:semiHidden/>
    <w:unhideWhenUsed/>
    <w:rsid w:val="009B4EA6"/>
    <w:pPr>
      <w:spacing w:after="100"/>
      <w:ind w:left="960"/>
    </w:pPr>
  </w:style>
  <w:style w:type="paragraph" w:styleId="Verzeichnis6">
    <w:name w:val="toc 6"/>
    <w:basedOn w:val="Standard"/>
    <w:next w:val="Standard"/>
    <w:autoRedefine/>
    <w:uiPriority w:val="39"/>
    <w:semiHidden/>
    <w:unhideWhenUsed/>
    <w:rsid w:val="009B4EA6"/>
    <w:pPr>
      <w:spacing w:after="100"/>
      <w:ind w:left="1200"/>
    </w:pPr>
  </w:style>
  <w:style w:type="paragraph" w:styleId="Verzeichnis7">
    <w:name w:val="toc 7"/>
    <w:basedOn w:val="Standard"/>
    <w:next w:val="Standard"/>
    <w:autoRedefine/>
    <w:uiPriority w:val="39"/>
    <w:semiHidden/>
    <w:unhideWhenUsed/>
    <w:rsid w:val="009B4EA6"/>
    <w:pPr>
      <w:spacing w:after="100"/>
      <w:ind w:left="1440"/>
    </w:pPr>
  </w:style>
  <w:style w:type="paragraph" w:styleId="Verzeichnis8">
    <w:name w:val="toc 8"/>
    <w:basedOn w:val="Standard"/>
    <w:next w:val="Standard"/>
    <w:autoRedefine/>
    <w:uiPriority w:val="39"/>
    <w:semiHidden/>
    <w:unhideWhenUsed/>
    <w:rsid w:val="009B4EA6"/>
    <w:pPr>
      <w:spacing w:after="100"/>
      <w:ind w:left="1680"/>
    </w:pPr>
  </w:style>
  <w:style w:type="paragraph" w:styleId="Verzeichnis9">
    <w:name w:val="toc 9"/>
    <w:basedOn w:val="Standard"/>
    <w:next w:val="Standard"/>
    <w:autoRedefine/>
    <w:uiPriority w:val="39"/>
    <w:semiHidden/>
    <w:unhideWhenUsed/>
    <w:rsid w:val="009B4EA6"/>
    <w:pPr>
      <w:spacing w:after="100"/>
      <w:ind w:left="1920"/>
    </w:pPr>
  </w:style>
  <w:style w:type="character" w:styleId="Platzhaltertext">
    <w:name w:val="Placeholder Text"/>
    <w:basedOn w:val="Absatz-Standardschriftart"/>
    <w:uiPriority w:val="99"/>
    <w:semiHidden/>
    <w:rsid w:val="004D111F"/>
    <w:rPr>
      <w:color w:val="80808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D6790E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s://www.nutscode.de/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zvd-p1.itzbund.net\ITZ2\Applikationen\Office-Vorlagen\Leeres%20Dokument_ITZBund_barrierefrei_V1.2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4AB0ED6-BEE8-4419-A8DF-3C2358B69319}"/>
      </w:docPartPr>
      <w:docPartBody>
        <w:p w:rsidR="00736D5A" w:rsidRDefault="00562C5F"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D74AA1F10C84119922A7F32DA7613D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90BB716-983E-4A7A-B204-20451A9B0817}"/>
      </w:docPartPr>
      <w:docPartBody>
        <w:p w:rsidR="00F3440E" w:rsidRDefault="002B6532" w:rsidP="002B6532">
          <w:pPr>
            <w:pStyle w:val="0D74AA1F10C84119922A7F32DA7613D6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31A31A26D0E4F95BB29919384579C1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8739BF8-5417-4816-981D-79DDDDF42FA5}"/>
      </w:docPartPr>
      <w:docPartBody>
        <w:p w:rsidR="00F3440E" w:rsidRDefault="002B6532" w:rsidP="002B6532">
          <w:pPr>
            <w:pStyle w:val="631A31A26D0E4F95BB29919384579C16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73F107E4A1D4166884FE41221E313D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964BA53-47E0-4B18-802F-732C1A037E0D}"/>
      </w:docPartPr>
      <w:docPartBody>
        <w:p w:rsidR="00F3440E" w:rsidRDefault="002B6532" w:rsidP="002B6532">
          <w:pPr>
            <w:pStyle w:val="E73F107E4A1D4166884FE41221E313D7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47ED058AB61405F913B215CFF7AD66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3421364-D3C5-4CAC-928D-56B1C135D559}"/>
      </w:docPartPr>
      <w:docPartBody>
        <w:p w:rsidR="00F3440E" w:rsidRDefault="002B6532" w:rsidP="002B6532">
          <w:pPr>
            <w:pStyle w:val="447ED058AB61405F913B215CFF7AD66C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002BA28DD78454BAB26A1627A1A401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1200EAB-9174-4663-A8CB-8B53BF1B3902}"/>
      </w:docPartPr>
      <w:docPartBody>
        <w:p w:rsidR="00F3440E" w:rsidRDefault="002B6532" w:rsidP="002B6532">
          <w:pPr>
            <w:pStyle w:val="5002BA28DD78454BAB26A1627A1A4012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92143C250924B61814F2826F5697BD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9A3691D-3580-4BC7-BFC2-AF43D02DEAC1}"/>
      </w:docPartPr>
      <w:docPartBody>
        <w:p w:rsidR="00F3440E" w:rsidRDefault="002B6532" w:rsidP="002B6532">
          <w:pPr>
            <w:pStyle w:val="292143C250924B61814F2826F5697BDB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F1482CCA3ED47FB87DAF3FEF1EA95B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0748138-96DF-4698-940E-3481C04F321A}"/>
      </w:docPartPr>
      <w:docPartBody>
        <w:p w:rsidR="00F3440E" w:rsidRDefault="002B6532" w:rsidP="002B6532">
          <w:pPr>
            <w:pStyle w:val="7F1482CCA3ED47FB87DAF3FEF1EA95BA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D6C500F4E6B4B149FEE4D5811B0803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9D34FDF-FD4B-490E-ACCC-E8605A993D7A}"/>
      </w:docPartPr>
      <w:docPartBody>
        <w:p w:rsidR="00F3440E" w:rsidRDefault="002B6532" w:rsidP="002B6532">
          <w:pPr>
            <w:pStyle w:val="8D6C500F4E6B4B149FEE4D5811B08039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3C77BBDB06943E49CF3C4990565666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EC4A98A-3D75-49C1-8FB6-2C3A24FE67E2}"/>
      </w:docPartPr>
      <w:docPartBody>
        <w:p w:rsidR="00F3440E" w:rsidRDefault="002B6532" w:rsidP="002B6532">
          <w:pPr>
            <w:pStyle w:val="73C77BBDB06943E49CF3C49905656669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B908323F0034C4480F839220D5A85B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B53A1A0-3E28-473B-8D75-591CB3F62AD2}"/>
      </w:docPartPr>
      <w:docPartBody>
        <w:p w:rsidR="00F3440E" w:rsidRDefault="002B6532" w:rsidP="002B6532">
          <w:pPr>
            <w:pStyle w:val="EB908323F0034C4480F839220D5A85B0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07EB53C945B4B6D909DBF0636FAD70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E2A19FD-1164-42E3-8543-2DB32A669B6C}"/>
      </w:docPartPr>
      <w:docPartBody>
        <w:p w:rsidR="00F3440E" w:rsidRDefault="002B6532" w:rsidP="002B6532">
          <w:pPr>
            <w:pStyle w:val="A07EB53C945B4B6D909DBF0636FAD706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3C10372D5184D33AD186CEC4C173C5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67A3C74-227E-495E-9DDF-C051C9E1319A}"/>
      </w:docPartPr>
      <w:docPartBody>
        <w:p w:rsidR="00F3440E" w:rsidRDefault="002B6532" w:rsidP="002B6532">
          <w:pPr>
            <w:pStyle w:val="33C10372D5184D33AD186CEC4C173C53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DAFC5B89C0F46A992C93EC78864056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5663F45-1CF2-4A27-AF10-D5B4DA3CD650}"/>
      </w:docPartPr>
      <w:docPartBody>
        <w:p w:rsidR="00F3440E" w:rsidRDefault="002B6532" w:rsidP="002B6532">
          <w:pPr>
            <w:pStyle w:val="7DAFC5B89C0F46A992C93EC78864056D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28BE47030114DF78859311EDF151CC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F395BA8-94E4-427D-AEDB-C94B0FF97B6E}"/>
      </w:docPartPr>
      <w:docPartBody>
        <w:p w:rsidR="00F3440E" w:rsidRDefault="002B6532" w:rsidP="002B6532">
          <w:pPr>
            <w:pStyle w:val="828BE47030114DF78859311EDF151CCC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0A2D8BBA0EF4AE8B7B93ED84F6976A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A9F8309-6B9A-45E6-AB49-3D58A85DEB65}"/>
      </w:docPartPr>
      <w:docPartBody>
        <w:p w:rsidR="00F3440E" w:rsidRDefault="002B6532" w:rsidP="002B6532">
          <w:pPr>
            <w:pStyle w:val="F0A2D8BBA0EF4AE8B7B93ED84F6976A3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662CB120EA3435C8F6124CD3C4D195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AEDBF84-D69E-4DD8-A67C-6E385B4029D4}"/>
      </w:docPartPr>
      <w:docPartBody>
        <w:p w:rsidR="00F3440E" w:rsidRDefault="002B6532" w:rsidP="002B6532">
          <w:pPr>
            <w:pStyle w:val="8662CB120EA3435C8F6124CD3C4D1957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CE8CF34D2AF41C386250C1F3159349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EE0BD63-0098-4A19-9C87-B7B915FEE501}"/>
      </w:docPartPr>
      <w:docPartBody>
        <w:p w:rsidR="00F3440E" w:rsidRDefault="002B6532" w:rsidP="002B6532">
          <w:pPr>
            <w:pStyle w:val="0CE8CF34D2AF41C386250C1F3159349F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9741E2286B84DFBAC62AE46BABFABB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B3697FF-52F6-463D-9BD4-A18F32D71059}"/>
      </w:docPartPr>
      <w:docPartBody>
        <w:p w:rsidR="00F3440E" w:rsidRDefault="002B6532" w:rsidP="002B6532">
          <w:pPr>
            <w:pStyle w:val="29741E2286B84DFBAC62AE46BABFABBF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905AAEB49E445E0B94F695F8F228B7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4116ED8-5FEE-4A4B-81F1-013ADDF92070}"/>
      </w:docPartPr>
      <w:docPartBody>
        <w:p w:rsidR="00F3440E" w:rsidRDefault="002B6532" w:rsidP="002B6532">
          <w:pPr>
            <w:pStyle w:val="2905AAEB49E445E0B94F695F8F228B77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6B98BD765EF4DF29EBCC886CD60D06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F6EDD63-2FBA-47CB-B056-9379DC40E523}"/>
      </w:docPartPr>
      <w:docPartBody>
        <w:p w:rsidR="00F3440E" w:rsidRDefault="002B6532" w:rsidP="002B6532">
          <w:pPr>
            <w:pStyle w:val="56B98BD765EF4DF29EBCC886CD60D069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C877DC65AAD4061B76EA225DDDC384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754396A-4703-4EBA-B2BD-C188F0552787}"/>
      </w:docPartPr>
      <w:docPartBody>
        <w:p w:rsidR="00F3440E" w:rsidRDefault="002B6532" w:rsidP="002B6532">
          <w:pPr>
            <w:pStyle w:val="BC877DC65AAD4061B76EA225DDDC384B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863FFF155FA42B796AEA428D01F904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288B666-F5DD-4BCF-B768-542B16987847}"/>
      </w:docPartPr>
      <w:docPartBody>
        <w:p w:rsidR="006A1A0B" w:rsidRDefault="00E1117A" w:rsidP="00E1117A">
          <w:pPr>
            <w:pStyle w:val="E863FFF155FA42B796AEA428D01F904C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D1417BA3959466AA7149D0AD31852C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FFE14C2-A7A6-43F1-975A-8F654AD48908}"/>
      </w:docPartPr>
      <w:docPartBody>
        <w:p w:rsidR="00497102" w:rsidRDefault="00AB0AA6" w:rsidP="00AB0AA6">
          <w:pPr>
            <w:pStyle w:val="7D1417BA3959466AA7149D0AD31852C3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F632B2E9FD449F2904882E17277549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F44FD25-EF21-4799-865B-6F46C3AE8BB6}"/>
      </w:docPartPr>
      <w:docPartBody>
        <w:p w:rsidR="00497102" w:rsidRDefault="00AB0AA6" w:rsidP="00AB0AA6">
          <w:pPr>
            <w:pStyle w:val="7F632B2E9FD449F2904882E17277549A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C686722A213405D946A03D8C848A70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337C1B9-6E33-4916-B45D-9F8BA9055CA9}"/>
      </w:docPartPr>
      <w:docPartBody>
        <w:p w:rsidR="00497102" w:rsidRDefault="00AB0AA6" w:rsidP="00AB0AA6">
          <w:pPr>
            <w:pStyle w:val="6C686722A213405D946A03D8C848A701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EA018D9F4B64A70B1DFE6720226769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B270259-D9ED-4180-93EC-FE95B4651CB7}"/>
      </w:docPartPr>
      <w:docPartBody>
        <w:p w:rsidR="00497102" w:rsidRDefault="00AB0AA6" w:rsidP="00AB0AA6">
          <w:pPr>
            <w:pStyle w:val="0EA018D9F4B64A70B1DFE6720226769B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DC486C9099845D0970F62F2FB9DF99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3E4330E-BD9A-4E10-914B-55E79384F908}"/>
      </w:docPartPr>
      <w:docPartBody>
        <w:p w:rsidR="00497102" w:rsidRDefault="00AB0AA6" w:rsidP="00AB0AA6">
          <w:pPr>
            <w:pStyle w:val="BDC486C9099845D0970F62F2FB9DF997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F38E80E4AA84D4A893A871CC42B7FE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DC3E93B-0682-4C5A-926A-E27F9FB96B5F}"/>
      </w:docPartPr>
      <w:docPartBody>
        <w:p w:rsidR="00497102" w:rsidRDefault="00AB0AA6" w:rsidP="00AB0AA6">
          <w:pPr>
            <w:pStyle w:val="EF38E80E4AA84D4A893A871CC42B7FE7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394CFE8B4C0437A9C020A300CD4F8A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253BEE1-EC9E-4F51-AFD1-59D06E6B3F3D}"/>
      </w:docPartPr>
      <w:docPartBody>
        <w:p w:rsidR="00497102" w:rsidRDefault="00AB0AA6" w:rsidP="00AB0AA6">
          <w:pPr>
            <w:pStyle w:val="F394CFE8B4C0437A9C020A300CD4F8A9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9A7CBDE4DDB4CD9BE1FF905EDBE02C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95EFD70-717A-4C60-B257-8D2FF8B37AC9}"/>
      </w:docPartPr>
      <w:docPartBody>
        <w:p w:rsidR="00497102" w:rsidRDefault="00AB0AA6" w:rsidP="00AB0AA6">
          <w:pPr>
            <w:pStyle w:val="C9A7CBDE4DDB4CD9BE1FF905EDBE02C2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BA4007696614186BF16414D134DA45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03CEC8A-C07C-46BE-BC59-8FB5048D9D55}"/>
      </w:docPartPr>
      <w:docPartBody>
        <w:p w:rsidR="00497102" w:rsidRDefault="00AB0AA6" w:rsidP="00AB0AA6">
          <w:pPr>
            <w:pStyle w:val="2BA4007696614186BF16414D134DA45F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A5D08D4C148453796DDC68D28A20C7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AE1B6DF-03B1-4A9A-B05B-637DAB394E22}"/>
      </w:docPartPr>
      <w:docPartBody>
        <w:p w:rsidR="00497102" w:rsidRDefault="00AB0AA6" w:rsidP="00AB0AA6">
          <w:pPr>
            <w:pStyle w:val="9A5D08D4C148453796DDC68D28A20C72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5F21EA024234728A8558B23534D14A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235FE89-190E-4DCE-9E82-EEC2CC231834}"/>
      </w:docPartPr>
      <w:docPartBody>
        <w:p w:rsidR="00497102" w:rsidRDefault="00AB0AA6" w:rsidP="00AB0AA6">
          <w:pPr>
            <w:pStyle w:val="35F21EA024234728A8558B23534D14AF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D35DE40C20A4C40A51E80661777753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73B3C5B-E4FC-4CD6-A2DB-9033DA1F22B2}"/>
      </w:docPartPr>
      <w:docPartBody>
        <w:p w:rsidR="00497102" w:rsidRDefault="00AB0AA6" w:rsidP="00AB0AA6">
          <w:pPr>
            <w:pStyle w:val="0D35DE40C20A4C40A51E806617777538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2A69022C7A34FB3B2D5B9CF691923B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8D11EE2-99BE-4442-A21C-27A1CF1B9A4F}"/>
      </w:docPartPr>
      <w:docPartBody>
        <w:p w:rsidR="00497102" w:rsidRDefault="00AB0AA6" w:rsidP="00AB0AA6">
          <w:pPr>
            <w:pStyle w:val="C2A69022C7A34FB3B2D5B9CF691923B7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CBF3BA05EB94DD6876EAC904B93883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84F5B71-4FA0-4E37-A891-5CFD9069B28E}"/>
      </w:docPartPr>
      <w:docPartBody>
        <w:p w:rsidR="00497102" w:rsidRDefault="00AB0AA6" w:rsidP="00AB0AA6">
          <w:pPr>
            <w:pStyle w:val="4CBF3BA05EB94DD6876EAC904B93883B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AA262DF27204B76925B6BD3E0D0DD1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51E5B8D-F7E1-40EA-9454-FE748AEFCCB1}"/>
      </w:docPartPr>
      <w:docPartBody>
        <w:p w:rsidR="00497102" w:rsidRDefault="00AB0AA6" w:rsidP="00AB0AA6">
          <w:pPr>
            <w:pStyle w:val="0AA262DF27204B76925B6BD3E0D0DD1D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1BA82E78CB244DBA2775EE05A7CE04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788B00A-C91D-448F-A7B5-5E594CFD4881}"/>
      </w:docPartPr>
      <w:docPartBody>
        <w:p w:rsidR="00497102" w:rsidRDefault="00AB0AA6" w:rsidP="00AB0AA6">
          <w:pPr>
            <w:pStyle w:val="21BA82E78CB244DBA2775EE05A7CE04D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4F4A95C45C0476E9BBE2749BFBEEB8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64B2478-680F-4CF1-B4FA-B3508A356072}"/>
      </w:docPartPr>
      <w:docPartBody>
        <w:p w:rsidR="00497102" w:rsidRDefault="00AB0AA6" w:rsidP="00AB0AA6">
          <w:pPr>
            <w:pStyle w:val="44F4A95C45C0476E9BBE2749BFBEEB8C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C5A9A4562144147B6D09C7A7E80260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804FAD3-71AD-4842-BAE9-C98F1D32A14C}"/>
      </w:docPartPr>
      <w:docPartBody>
        <w:p w:rsidR="00497102" w:rsidRDefault="00AB0AA6" w:rsidP="00AB0AA6">
          <w:pPr>
            <w:pStyle w:val="7C5A9A4562144147B6D09C7A7E802604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96BA6A770B44FC58B0A6F97E2C1C52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E162D57-2DDD-488B-A94F-252D4567437E}"/>
      </w:docPartPr>
      <w:docPartBody>
        <w:p w:rsidR="00497102" w:rsidRDefault="00AB0AA6" w:rsidP="00AB0AA6">
          <w:pPr>
            <w:pStyle w:val="B96BA6A770B44FC58B0A6F97E2C1C527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4F4260C539A4764B088A9DD8E49063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6567548-21D6-44FD-BCF2-EDC54C511B87}"/>
      </w:docPartPr>
      <w:docPartBody>
        <w:p w:rsidR="00497102" w:rsidRDefault="00AB0AA6" w:rsidP="00AB0AA6">
          <w:pPr>
            <w:pStyle w:val="04F4260C539A4764B088A9DD8E490639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9E1205875364F699C1E9235CE4098E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DC4602C-5E2E-4A5A-AA07-EF87A5805863}"/>
      </w:docPartPr>
      <w:docPartBody>
        <w:p w:rsidR="00497102" w:rsidRDefault="00AB0AA6" w:rsidP="00AB0AA6">
          <w:pPr>
            <w:pStyle w:val="99E1205875364F699C1E9235CE4098E6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E801B97ABE14E2B98F8CA745884AAC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CEAD84A-ADF1-4076-B612-9501805BAED1}"/>
      </w:docPartPr>
      <w:docPartBody>
        <w:p w:rsidR="00497102" w:rsidRDefault="00AB0AA6" w:rsidP="00AB0AA6">
          <w:pPr>
            <w:pStyle w:val="BE801B97ABE14E2B98F8CA745884AACD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5A847996AAD45A8BA4874CB3B14370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D8C264D-E755-4186-AE4C-8B1C091BFAC3}"/>
      </w:docPartPr>
      <w:docPartBody>
        <w:p w:rsidR="00497102" w:rsidRDefault="00AB0AA6" w:rsidP="00AB0AA6">
          <w:pPr>
            <w:pStyle w:val="B5A847996AAD45A8BA4874CB3B143705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16C0B9B22C34910963FAC4139D9616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E20B3D4-270E-4BF2-8556-62B34A97550F}"/>
      </w:docPartPr>
      <w:docPartBody>
        <w:p w:rsidR="00497102" w:rsidRDefault="00AB0AA6" w:rsidP="00AB0AA6">
          <w:pPr>
            <w:pStyle w:val="816C0B9B22C34910963FAC4139D96167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609FE92FAC54622A92E10795FCF0E6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EB38513-D973-4D2C-9078-18E246B3F6EC}"/>
      </w:docPartPr>
      <w:docPartBody>
        <w:p w:rsidR="00497102" w:rsidRDefault="00AB0AA6" w:rsidP="00AB0AA6">
          <w:pPr>
            <w:pStyle w:val="5609FE92FAC54622A92E10795FCF0E68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E82D1BCE0E54EB0AF23FA7B3202801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1736BB8-FEC3-4663-9458-6C5830256636}"/>
      </w:docPartPr>
      <w:docPartBody>
        <w:p w:rsidR="00497102" w:rsidRDefault="00AB0AA6" w:rsidP="00AB0AA6">
          <w:pPr>
            <w:pStyle w:val="EE82D1BCE0E54EB0AF23FA7B32028010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undesSans Regular"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  <w:font w:name="BundesSans Office">
    <w:panose1 w:val="020B0502030501010203"/>
    <w:charset w:val="00"/>
    <w:family w:val="swiss"/>
    <w:pitch w:val="variable"/>
    <w:sig w:usb0="E00002FF" w:usb1="5000206B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2C5F"/>
    <w:rsid w:val="000816F4"/>
    <w:rsid w:val="0024703B"/>
    <w:rsid w:val="002B6532"/>
    <w:rsid w:val="00497102"/>
    <w:rsid w:val="00562C5F"/>
    <w:rsid w:val="006A1A0B"/>
    <w:rsid w:val="00736D5A"/>
    <w:rsid w:val="00831AF1"/>
    <w:rsid w:val="00995A2D"/>
    <w:rsid w:val="00AB0AA6"/>
    <w:rsid w:val="00E1117A"/>
    <w:rsid w:val="00F344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AB0AA6"/>
    <w:rPr>
      <w:color w:val="808080"/>
    </w:rPr>
  </w:style>
  <w:style w:type="paragraph" w:customStyle="1" w:styleId="B4EB875FC55348E3970C06DC03054903">
    <w:name w:val="B4EB875FC55348E3970C06DC03054903"/>
    <w:rsid w:val="000816F4"/>
  </w:style>
  <w:style w:type="paragraph" w:customStyle="1" w:styleId="14F24ECECF8F4BFAA83DDD6AA38FCC79">
    <w:name w:val="14F24ECECF8F4BFAA83DDD6AA38FCC79"/>
    <w:rsid w:val="000816F4"/>
  </w:style>
  <w:style w:type="paragraph" w:customStyle="1" w:styleId="0D74AA1F10C84119922A7F32DA7613D6">
    <w:name w:val="0D74AA1F10C84119922A7F32DA7613D6"/>
    <w:rsid w:val="002B6532"/>
  </w:style>
  <w:style w:type="paragraph" w:customStyle="1" w:styleId="631A31A26D0E4F95BB29919384579C16">
    <w:name w:val="631A31A26D0E4F95BB29919384579C16"/>
    <w:rsid w:val="002B6532"/>
  </w:style>
  <w:style w:type="paragraph" w:customStyle="1" w:styleId="E73F107E4A1D4166884FE41221E313D7">
    <w:name w:val="E73F107E4A1D4166884FE41221E313D7"/>
    <w:rsid w:val="002B6532"/>
  </w:style>
  <w:style w:type="paragraph" w:customStyle="1" w:styleId="447ED058AB61405F913B215CFF7AD66C">
    <w:name w:val="447ED058AB61405F913B215CFF7AD66C"/>
    <w:rsid w:val="002B6532"/>
  </w:style>
  <w:style w:type="paragraph" w:customStyle="1" w:styleId="5002BA28DD78454BAB26A1627A1A4012">
    <w:name w:val="5002BA28DD78454BAB26A1627A1A4012"/>
    <w:rsid w:val="002B6532"/>
  </w:style>
  <w:style w:type="paragraph" w:customStyle="1" w:styleId="292143C250924B61814F2826F5697BDB">
    <w:name w:val="292143C250924B61814F2826F5697BDB"/>
    <w:rsid w:val="002B6532"/>
  </w:style>
  <w:style w:type="paragraph" w:customStyle="1" w:styleId="7F1482CCA3ED47FB87DAF3FEF1EA95BA">
    <w:name w:val="7F1482CCA3ED47FB87DAF3FEF1EA95BA"/>
    <w:rsid w:val="002B6532"/>
  </w:style>
  <w:style w:type="paragraph" w:customStyle="1" w:styleId="8D6C500F4E6B4B149FEE4D5811B08039">
    <w:name w:val="8D6C500F4E6B4B149FEE4D5811B08039"/>
    <w:rsid w:val="002B6532"/>
  </w:style>
  <w:style w:type="paragraph" w:customStyle="1" w:styleId="73C77BBDB06943E49CF3C49905656669">
    <w:name w:val="73C77BBDB06943E49CF3C49905656669"/>
    <w:rsid w:val="002B6532"/>
  </w:style>
  <w:style w:type="paragraph" w:customStyle="1" w:styleId="3B81861DAC234AB389493E38EDD24F72">
    <w:name w:val="3B81861DAC234AB389493E38EDD24F72"/>
    <w:rsid w:val="002B6532"/>
  </w:style>
  <w:style w:type="paragraph" w:customStyle="1" w:styleId="EB908323F0034C4480F839220D5A85B0">
    <w:name w:val="EB908323F0034C4480F839220D5A85B0"/>
    <w:rsid w:val="002B6532"/>
  </w:style>
  <w:style w:type="paragraph" w:customStyle="1" w:styleId="A07EB53C945B4B6D909DBF0636FAD706">
    <w:name w:val="A07EB53C945B4B6D909DBF0636FAD706"/>
    <w:rsid w:val="002B6532"/>
  </w:style>
  <w:style w:type="paragraph" w:customStyle="1" w:styleId="33C10372D5184D33AD186CEC4C173C53">
    <w:name w:val="33C10372D5184D33AD186CEC4C173C53"/>
    <w:rsid w:val="002B6532"/>
  </w:style>
  <w:style w:type="paragraph" w:customStyle="1" w:styleId="7DAFC5B89C0F46A992C93EC78864056D">
    <w:name w:val="7DAFC5B89C0F46A992C93EC78864056D"/>
    <w:rsid w:val="002B6532"/>
  </w:style>
  <w:style w:type="paragraph" w:customStyle="1" w:styleId="828BE47030114DF78859311EDF151CCC">
    <w:name w:val="828BE47030114DF78859311EDF151CCC"/>
    <w:rsid w:val="002B6532"/>
  </w:style>
  <w:style w:type="paragraph" w:customStyle="1" w:styleId="F0A2D8BBA0EF4AE8B7B93ED84F6976A3">
    <w:name w:val="F0A2D8BBA0EF4AE8B7B93ED84F6976A3"/>
    <w:rsid w:val="002B6532"/>
  </w:style>
  <w:style w:type="paragraph" w:customStyle="1" w:styleId="8662CB120EA3435C8F6124CD3C4D1957">
    <w:name w:val="8662CB120EA3435C8F6124CD3C4D1957"/>
    <w:rsid w:val="002B6532"/>
  </w:style>
  <w:style w:type="paragraph" w:customStyle="1" w:styleId="0CE8CF34D2AF41C386250C1F3159349F">
    <w:name w:val="0CE8CF34D2AF41C386250C1F3159349F"/>
    <w:rsid w:val="002B6532"/>
  </w:style>
  <w:style w:type="paragraph" w:customStyle="1" w:styleId="29741E2286B84DFBAC62AE46BABFABBF">
    <w:name w:val="29741E2286B84DFBAC62AE46BABFABBF"/>
    <w:rsid w:val="002B6532"/>
  </w:style>
  <w:style w:type="paragraph" w:customStyle="1" w:styleId="2905AAEB49E445E0B94F695F8F228B77">
    <w:name w:val="2905AAEB49E445E0B94F695F8F228B77"/>
    <w:rsid w:val="002B6532"/>
  </w:style>
  <w:style w:type="paragraph" w:customStyle="1" w:styleId="56B98BD765EF4DF29EBCC886CD60D069">
    <w:name w:val="56B98BD765EF4DF29EBCC886CD60D069"/>
    <w:rsid w:val="002B6532"/>
  </w:style>
  <w:style w:type="paragraph" w:customStyle="1" w:styleId="BC877DC65AAD4061B76EA225DDDC384B">
    <w:name w:val="BC877DC65AAD4061B76EA225DDDC384B"/>
    <w:rsid w:val="002B6532"/>
  </w:style>
  <w:style w:type="paragraph" w:customStyle="1" w:styleId="AFE07B7DEEF8400E99782C47FD122C89">
    <w:name w:val="AFE07B7DEEF8400E99782C47FD122C89"/>
    <w:rsid w:val="002B6532"/>
  </w:style>
  <w:style w:type="paragraph" w:customStyle="1" w:styleId="E863FFF155FA42B796AEA428D01F904C">
    <w:name w:val="E863FFF155FA42B796AEA428D01F904C"/>
    <w:rsid w:val="00E1117A"/>
  </w:style>
  <w:style w:type="paragraph" w:customStyle="1" w:styleId="F9782704D00040CBB8A50C0063B41114">
    <w:name w:val="F9782704D00040CBB8A50C0063B41114"/>
    <w:rsid w:val="00AB0AA6"/>
  </w:style>
  <w:style w:type="paragraph" w:customStyle="1" w:styleId="6B63B74F87B94EE8A6059013A25ECF87">
    <w:name w:val="6B63B74F87B94EE8A6059013A25ECF87"/>
    <w:rsid w:val="00AB0AA6"/>
  </w:style>
  <w:style w:type="paragraph" w:customStyle="1" w:styleId="132969D1D47A40C486ABA06065AA70E1">
    <w:name w:val="132969D1D47A40C486ABA06065AA70E1"/>
    <w:rsid w:val="00AB0AA6"/>
  </w:style>
  <w:style w:type="paragraph" w:customStyle="1" w:styleId="78B3450127934574AF9CD66E39CC6931">
    <w:name w:val="78B3450127934574AF9CD66E39CC6931"/>
    <w:rsid w:val="00AB0AA6"/>
  </w:style>
  <w:style w:type="paragraph" w:customStyle="1" w:styleId="7D1417BA3959466AA7149D0AD31852C3">
    <w:name w:val="7D1417BA3959466AA7149D0AD31852C3"/>
    <w:rsid w:val="00AB0AA6"/>
  </w:style>
  <w:style w:type="paragraph" w:customStyle="1" w:styleId="7F632B2E9FD449F2904882E17277549A">
    <w:name w:val="7F632B2E9FD449F2904882E17277549A"/>
    <w:rsid w:val="00AB0AA6"/>
  </w:style>
  <w:style w:type="paragraph" w:customStyle="1" w:styleId="6C686722A213405D946A03D8C848A701">
    <w:name w:val="6C686722A213405D946A03D8C848A701"/>
    <w:rsid w:val="00AB0AA6"/>
  </w:style>
  <w:style w:type="paragraph" w:customStyle="1" w:styleId="0FBC4356B783464A954ECA3BFA696D06">
    <w:name w:val="0FBC4356B783464A954ECA3BFA696D06"/>
    <w:rsid w:val="00AB0AA6"/>
  </w:style>
  <w:style w:type="paragraph" w:customStyle="1" w:styleId="5BC72C265C2C44E197714CD38E978DB9">
    <w:name w:val="5BC72C265C2C44E197714CD38E978DB9"/>
    <w:rsid w:val="00AB0AA6"/>
  </w:style>
  <w:style w:type="paragraph" w:customStyle="1" w:styleId="42D0D9E1EBC848D1820E4879C5F34471">
    <w:name w:val="42D0D9E1EBC848D1820E4879C5F34471"/>
    <w:rsid w:val="00AB0AA6"/>
  </w:style>
  <w:style w:type="paragraph" w:customStyle="1" w:styleId="D31F2A7ADDE8479BA66F92A7879C6DC1">
    <w:name w:val="D31F2A7ADDE8479BA66F92A7879C6DC1"/>
    <w:rsid w:val="00AB0AA6"/>
  </w:style>
  <w:style w:type="paragraph" w:customStyle="1" w:styleId="A51E4855E62C4FBEAE3E260CC1FE1D6C">
    <w:name w:val="A51E4855E62C4FBEAE3E260CC1FE1D6C"/>
    <w:rsid w:val="00AB0AA6"/>
  </w:style>
  <w:style w:type="paragraph" w:customStyle="1" w:styleId="7EEE2AE46D6448599AE42A3904D22909">
    <w:name w:val="7EEE2AE46D6448599AE42A3904D22909"/>
    <w:rsid w:val="00AB0AA6"/>
  </w:style>
  <w:style w:type="paragraph" w:customStyle="1" w:styleId="D96A09633A354525972CFE4A11946DF0">
    <w:name w:val="D96A09633A354525972CFE4A11946DF0"/>
    <w:rsid w:val="00AB0AA6"/>
  </w:style>
  <w:style w:type="paragraph" w:customStyle="1" w:styleId="4B416A64EE0D4D75863FD8E1D2FB4842">
    <w:name w:val="4B416A64EE0D4D75863FD8E1D2FB4842"/>
    <w:rsid w:val="00AB0AA6"/>
  </w:style>
  <w:style w:type="paragraph" w:customStyle="1" w:styleId="AEBD52AE25E44E80843D9F92DC8CED6E">
    <w:name w:val="AEBD52AE25E44E80843D9F92DC8CED6E"/>
    <w:rsid w:val="00AB0AA6"/>
  </w:style>
  <w:style w:type="paragraph" w:customStyle="1" w:styleId="BFE3A0EB9C0F494EB2E30EAB8149C9E0">
    <w:name w:val="BFE3A0EB9C0F494EB2E30EAB8149C9E0"/>
    <w:rsid w:val="00AB0AA6"/>
  </w:style>
  <w:style w:type="paragraph" w:customStyle="1" w:styleId="E9F32E5CA75A4A869560199847A15C86">
    <w:name w:val="E9F32E5CA75A4A869560199847A15C86"/>
    <w:rsid w:val="00AB0AA6"/>
  </w:style>
  <w:style w:type="paragraph" w:customStyle="1" w:styleId="0EA018D9F4B64A70B1DFE6720226769B">
    <w:name w:val="0EA018D9F4B64A70B1DFE6720226769B"/>
    <w:rsid w:val="00AB0AA6"/>
  </w:style>
  <w:style w:type="paragraph" w:customStyle="1" w:styleId="BDC486C9099845D0970F62F2FB9DF997">
    <w:name w:val="BDC486C9099845D0970F62F2FB9DF997"/>
    <w:rsid w:val="00AB0AA6"/>
  </w:style>
  <w:style w:type="paragraph" w:customStyle="1" w:styleId="EF38E80E4AA84D4A893A871CC42B7FE7">
    <w:name w:val="EF38E80E4AA84D4A893A871CC42B7FE7"/>
    <w:rsid w:val="00AB0AA6"/>
  </w:style>
  <w:style w:type="paragraph" w:customStyle="1" w:styleId="F394CFE8B4C0437A9C020A300CD4F8A9">
    <w:name w:val="F394CFE8B4C0437A9C020A300CD4F8A9"/>
    <w:rsid w:val="00AB0AA6"/>
  </w:style>
  <w:style w:type="paragraph" w:customStyle="1" w:styleId="C9A7CBDE4DDB4CD9BE1FF905EDBE02C2">
    <w:name w:val="C9A7CBDE4DDB4CD9BE1FF905EDBE02C2"/>
    <w:rsid w:val="00AB0AA6"/>
  </w:style>
  <w:style w:type="paragraph" w:customStyle="1" w:styleId="2BA4007696614186BF16414D134DA45F">
    <w:name w:val="2BA4007696614186BF16414D134DA45F"/>
    <w:rsid w:val="00AB0AA6"/>
  </w:style>
  <w:style w:type="paragraph" w:customStyle="1" w:styleId="9A5D08D4C148453796DDC68D28A20C72">
    <w:name w:val="9A5D08D4C148453796DDC68D28A20C72"/>
    <w:rsid w:val="00AB0AA6"/>
  </w:style>
  <w:style w:type="paragraph" w:customStyle="1" w:styleId="35F21EA024234728A8558B23534D14AF">
    <w:name w:val="35F21EA024234728A8558B23534D14AF"/>
    <w:rsid w:val="00AB0AA6"/>
  </w:style>
  <w:style w:type="paragraph" w:customStyle="1" w:styleId="0D35DE40C20A4C40A51E806617777538">
    <w:name w:val="0D35DE40C20A4C40A51E806617777538"/>
    <w:rsid w:val="00AB0AA6"/>
  </w:style>
  <w:style w:type="paragraph" w:customStyle="1" w:styleId="C2A69022C7A34FB3B2D5B9CF691923B7">
    <w:name w:val="C2A69022C7A34FB3B2D5B9CF691923B7"/>
    <w:rsid w:val="00AB0AA6"/>
  </w:style>
  <w:style w:type="paragraph" w:customStyle="1" w:styleId="4CBF3BA05EB94DD6876EAC904B93883B">
    <w:name w:val="4CBF3BA05EB94DD6876EAC904B93883B"/>
    <w:rsid w:val="00AB0AA6"/>
  </w:style>
  <w:style w:type="paragraph" w:customStyle="1" w:styleId="0AA262DF27204B76925B6BD3E0D0DD1D">
    <w:name w:val="0AA262DF27204B76925B6BD3E0D0DD1D"/>
    <w:rsid w:val="00AB0AA6"/>
  </w:style>
  <w:style w:type="paragraph" w:customStyle="1" w:styleId="21BA82E78CB244DBA2775EE05A7CE04D">
    <w:name w:val="21BA82E78CB244DBA2775EE05A7CE04D"/>
    <w:rsid w:val="00AB0AA6"/>
  </w:style>
  <w:style w:type="paragraph" w:customStyle="1" w:styleId="44F4A95C45C0476E9BBE2749BFBEEB8C">
    <w:name w:val="44F4A95C45C0476E9BBE2749BFBEEB8C"/>
    <w:rsid w:val="00AB0AA6"/>
  </w:style>
  <w:style w:type="paragraph" w:customStyle="1" w:styleId="7C5A9A4562144147B6D09C7A7E802604">
    <w:name w:val="7C5A9A4562144147B6D09C7A7E802604"/>
    <w:rsid w:val="00AB0AA6"/>
  </w:style>
  <w:style w:type="paragraph" w:customStyle="1" w:styleId="B96BA6A770B44FC58B0A6F97E2C1C527">
    <w:name w:val="B96BA6A770B44FC58B0A6F97E2C1C527"/>
    <w:rsid w:val="00AB0AA6"/>
  </w:style>
  <w:style w:type="paragraph" w:customStyle="1" w:styleId="04F4260C539A4764B088A9DD8E490639">
    <w:name w:val="04F4260C539A4764B088A9DD8E490639"/>
    <w:rsid w:val="00AB0AA6"/>
  </w:style>
  <w:style w:type="paragraph" w:customStyle="1" w:styleId="21A62E5D617D4DCA8A771A95F52B998C">
    <w:name w:val="21A62E5D617D4DCA8A771A95F52B998C"/>
    <w:rsid w:val="00AB0AA6"/>
  </w:style>
  <w:style w:type="paragraph" w:customStyle="1" w:styleId="2BB637ECEB7341519FF95C7AFB84B8AB">
    <w:name w:val="2BB637ECEB7341519FF95C7AFB84B8AB"/>
    <w:rsid w:val="00AB0AA6"/>
  </w:style>
  <w:style w:type="paragraph" w:customStyle="1" w:styleId="B9648B0EDBE649B7BB85B531C3B50D47">
    <w:name w:val="B9648B0EDBE649B7BB85B531C3B50D47"/>
    <w:rsid w:val="00AB0AA6"/>
  </w:style>
  <w:style w:type="paragraph" w:customStyle="1" w:styleId="82C3CC4A6009454CBCEC2C22DC2324DD">
    <w:name w:val="82C3CC4A6009454CBCEC2C22DC2324DD"/>
    <w:rsid w:val="00AB0AA6"/>
  </w:style>
  <w:style w:type="paragraph" w:customStyle="1" w:styleId="A5BAB0CE7B244877B55316FEEFBF234B">
    <w:name w:val="A5BAB0CE7B244877B55316FEEFBF234B"/>
    <w:rsid w:val="00AB0AA6"/>
  </w:style>
  <w:style w:type="paragraph" w:customStyle="1" w:styleId="99E1205875364F699C1E9235CE4098E6">
    <w:name w:val="99E1205875364F699C1E9235CE4098E6"/>
    <w:rsid w:val="00AB0AA6"/>
  </w:style>
  <w:style w:type="paragraph" w:customStyle="1" w:styleId="BE801B97ABE14E2B98F8CA745884AACD">
    <w:name w:val="BE801B97ABE14E2B98F8CA745884AACD"/>
    <w:rsid w:val="00AB0AA6"/>
  </w:style>
  <w:style w:type="paragraph" w:customStyle="1" w:styleId="437E5560F9CE48069292CD488CC9D328">
    <w:name w:val="437E5560F9CE48069292CD488CC9D328"/>
    <w:rsid w:val="00AB0AA6"/>
  </w:style>
  <w:style w:type="paragraph" w:customStyle="1" w:styleId="81CB797B8F5C419DA6B4ED25008F124F">
    <w:name w:val="81CB797B8F5C419DA6B4ED25008F124F"/>
    <w:rsid w:val="00AB0AA6"/>
  </w:style>
  <w:style w:type="paragraph" w:customStyle="1" w:styleId="4196CCDA47EF4FC39560AB5D61F3AB1C">
    <w:name w:val="4196CCDA47EF4FC39560AB5D61F3AB1C"/>
    <w:rsid w:val="00AB0AA6"/>
  </w:style>
  <w:style w:type="paragraph" w:customStyle="1" w:styleId="B5A847996AAD45A8BA4874CB3B143705">
    <w:name w:val="B5A847996AAD45A8BA4874CB3B143705"/>
    <w:rsid w:val="00AB0AA6"/>
  </w:style>
  <w:style w:type="paragraph" w:customStyle="1" w:styleId="816C0B9B22C34910963FAC4139D96167">
    <w:name w:val="816C0B9B22C34910963FAC4139D96167"/>
    <w:rsid w:val="00AB0AA6"/>
  </w:style>
  <w:style w:type="paragraph" w:customStyle="1" w:styleId="5609FE92FAC54622A92E10795FCF0E68">
    <w:name w:val="5609FE92FAC54622A92E10795FCF0E68"/>
    <w:rsid w:val="00AB0AA6"/>
  </w:style>
  <w:style w:type="paragraph" w:customStyle="1" w:styleId="EE82D1BCE0E54EB0AF23FA7B32028010">
    <w:name w:val="EE82D1BCE0E54EB0AF23FA7B32028010"/>
    <w:rsid w:val="00AB0AA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ITZBund">
  <a:themeElements>
    <a:clrScheme name="ITZBund">
      <a:dk1>
        <a:srgbClr val="333333"/>
      </a:dk1>
      <a:lt1>
        <a:sysClr val="window" lastClr="FFFFFF"/>
      </a:lt1>
      <a:dk2>
        <a:srgbClr val="007A89"/>
      </a:dk2>
      <a:lt2>
        <a:srgbClr val="F3F7FB"/>
      </a:lt2>
      <a:accent1>
        <a:srgbClr val="007A89"/>
      </a:accent1>
      <a:accent2>
        <a:srgbClr val="D4C912"/>
      </a:accent2>
      <a:accent3>
        <a:srgbClr val="BEC5C9"/>
      </a:accent3>
      <a:accent4>
        <a:srgbClr val="F7BB3D"/>
      </a:accent4>
      <a:accent5>
        <a:srgbClr val="0077B6"/>
      </a:accent5>
      <a:accent6>
        <a:srgbClr val="80CDEC"/>
      </a:accent6>
      <a:hlink>
        <a:srgbClr val="007A89"/>
      </a:hlink>
      <a:folHlink>
        <a:srgbClr val="007A89"/>
      </a:folHlink>
    </a:clrScheme>
    <a:fontScheme name="ITZBund">
      <a:majorFont>
        <a:latin typeface="BundesSans Office"/>
        <a:ea typeface=""/>
        <a:cs typeface=""/>
      </a:majorFont>
      <a:minorFont>
        <a:latin typeface="BundesSans Office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589B3E2D403846A21100099602D78C" ma:contentTypeVersion="1" ma:contentTypeDescription="Ein neues Dokument erstellen." ma:contentTypeScope="" ma:versionID="c7e6cd1227fe4bee531d6d7ad2f7c581">
  <xsd:schema xmlns:xsd="http://www.w3.org/2001/XMLSchema" xmlns:xs="http://www.w3.org/2001/XMLSchema" xmlns:p="http://schemas.microsoft.com/office/2006/metadata/properties" xmlns:ns2="47819a85-8e65-4399-9676-00867fa9996b" targetNamespace="http://schemas.microsoft.com/office/2006/metadata/properties" ma:root="true" ma:fieldsID="70364b74aa13a9eda9ddb52a69c3cf21" ns2:_="">
    <xsd:import namespace="47819a85-8e65-4399-9676-00867fa9996b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819a85-8e65-4399-9676-00867fa9996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c:configuration xmlns:c="http://ns.axespdf.com/word/configuration">
  <c:group id="Styles">
    <c:group id="Tabellenüberschrift Spalte (v)">
      <c:property id="RoleID" type="string">ParagraphHeaderCell</c:property>
      <c:property id="Scope" type="integer">1</c:property>
    </c:group>
    <c:group id="Tabellenüberschrift Zeile (&gt;)">
      <c:property id="RoleID" type="string">ParagraphHeaderCell</c:property>
      <c:property id="Scope" type="integer">2</c:property>
    </c:group>
  </c:group>
  <c:group id="Content"/>
  <c:group id="InitialView">
    <c:property id="MagnificationFactor" type="float">100</c:property>
  </c:group>
</c:configuration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8D3C756-E5C9-4B3A-A77A-1AC6AC0AD9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819a85-8e65-4399-9676-00867fa999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312AA35-7F36-49B9-BFC3-12AE29929654}">
  <ds:schemaRefs>
    <ds:schemaRef ds:uri="http://ns.axespdf.com/word/configuration"/>
  </ds:schemaRefs>
</ds:datastoreItem>
</file>

<file path=customXml/itemProps3.xml><?xml version="1.0" encoding="utf-8"?>
<ds:datastoreItem xmlns:ds="http://schemas.openxmlformats.org/officeDocument/2006/customXml" ds:itemID="{C32CD9BF-6C24-4D50-BC86-6A7CA003FD3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4E8ADEB-1037-4540-A6B9-1AEE9EAFE664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C2068C90-3660-41E5-9226-4FFDA639982E}">
  <ds:schemaRefs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schemas.microsoft.com/office/2006/metadata/properties"/>
    <ds:schemaRef ds:uri="47819a85-8e65-4399-9676-00867fa9996b"/>
    <ds:schemaRef ds:uri="http://purl.org/dc/elements/1.1/"/>
    <ds:schemaRef ds:uri="http://purl.org/dc/terms/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Leeres Dokument_ITZBund_barrierefrei_V1.2.dotx</Template>
  <TotalTime>0</TotalTime>
  <Pages>5</Pages>
  <Words>779</Words>
  <Characters>4914</Characters>
  <Application>Microsoft Office Word</Application>
  <DocSecurity>0</DocSecurity>
  <Lines>40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ITZBund</Company>
  <LinksUpToDate>false</LinksUpToDate>
  <CharactersWithSpaces>5682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Stengel, Alexandra ( ITZBund F, Z13 )</dc:creator>
  <cp:keywords/>
  <dc:description/>
  <cp:lastModifiedBy>Müller, Marvin (ITZBund B, Extern)</cp:lastModifiedBy>
  <cp:revision>5</cp:revision>
  <cp:lastPrinted>2025-08-21T10:48:00Z</cp:lastPrinted>
  <dcterms:created xsi:type="dcterms:W3CDTF">2026-07-13T08:58:00Z</dcterms:created>
  <dcterms:modified xsi:type="dcterms:W3CDTF">2026-07-29T14:32:00Z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0x01010023589B3E2D403846A21100099602D78C</vt:lpwstr>
  </property>
</Properties>
</file>